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EF0699" w14:textId="3C5A6D58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B65BA">
        <w:rPr>
          <w:rFonts w:asciiTheme="minorHAnsi" w:hAnsiTheme="minorHAnsi" w:cstheme="minorHAnsi"/>
          <w:sz w:val="18"/>
          <w:szCs w:val="18"/>
        </w:rPr>
        <w:t>6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27E02B3D" w:rsidR="008846DF" w:rsidRPr="008846DF" w:rsidRDefault="00EA0D23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IZJAVA O IZPOLNJEVANJU KADROVSKIH IN TEHNIČNIH POGOJEV</w:t>
      </w:r>
    </w:p>
    <w:p w14:paraId="68DD28AC" w14:textId="5DE787B8" w:rsidR="008846DF" w:rsidRPr="00EA0D23" w:rsidRDefault="008846DF" w:rsidP="008846DF">
      <w:pPr>
        <w:spacing w:line="276" w:lineRule="auto"/>
        <w:rPr>
          <w:rFonts w:asciiTheme="minorHAnsi" w:hAnsiTheme="minorHAnsi" w:cstheme="minorHAnsi"/>
          <w:iCs/>
          <w:szCs w:val="18"/>
        </w:rPr>
      </w:pPr>
    </w:p>
    <w:p w14:paraId="5CB25303" w14:textId="14C35E35" w:rsidR="00EA0D23" w:rsidRPr="00EA0D23" w:rsidRDefault="00EA0D23" w:rsidP="00EA0D23">
      <w:pPr>
        <w:spacing w:line="276" w:lineRule="auto"/>
        <w:jc w:val="both"/>
        <w:rPr>
          <w:rFonts w:asciiTheme="minorHAnsi" w:hAnsiTheme="minorHAnsi" w:cstheme="minorHAnsi"/>
        </w:rPr>
      </w:pPr>
      <w:r w:rsidRPr="00EA0D23">
        <w:rPr>
          <w:rFonts w:asciiTheme="minorHAnsi" w:hAnsiTheme="minorHAnsi" w:cstheme="minorHAnsi"/>
        </w:rPr>
        <w:t xml:space="preserve">Pod kazensko in materialno odgovornostjo izjavljamo: </w:t>
      </w:r>
    </w:p>
    <w:p w14:paraId="164E7F67" w14:textId="4B6E3D83" w:rsidR="00EA0D23" w:rsidRDefault="00EA0D23" w:rsidP="00EA0D23">
      <w:pPr>
        <w:spacing w:line="276" w:lineRule="auto"/>
        <w:jc w:val="both"/>
        <w:rPr>
          <w:rFonts w:asciiTheme="minorHAnsi" w:hAnsiTheme="minorHAnsi" w:cstheme="minorHAnsi"/>
          <w:iCs/>
          <w:sz w:val="18"/>
          <w:szCs w:val="18"/>
        </w:rPr>
      </w:pPr>
    </w:p>
    <w:p w14:paraId="1DE31D6F" w14:textId="6006E71B" w:rsidR="00EA0D23" w:rsidRPr="00CC5528" w:rsidRDefault="00EA0D23" w:rsidP="00EA0D23">
      <w:pPr>
        <w:pStyle w:val="ListParagraph"/>
        <w:numPr>
          <w:ilvl w:val="0"/>
          <w:numId w:val="8"/>
        </w:numPr>
        <w:spacing w:line="276" w:lineRule="auto"/>
        <w:ind w:left="425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 bomo</w:t>
      </w:r>
      <w:r w:rsidRPr="00CC5528">
        <w:rPr>
          <w:rFonts w:asciiTheme="minorHAnsi" w:hAnsiTheme="minorHAnsi" w:cstheme="minorHAnsi"/>
        </w:rPr>
        <w:t xml:space="preserve"> zagotovi</w:t>
      </w:r>
      <w:r>
        <w:rPr>
          <w:rFonts w:asciiTheme="minorHAnsi" w:hAnsiTheme="minorHAnsi" w:cstheme="minorHAnsi"/>
        </w:rPr>
        <w:t>l</w:t>
      </w:r>
      <w:r w:rsidRPr="00CC5528">
        <w:rPr>
          <w:rFonts w:asciiTheme="minorHAnsi" w:hAnsiTheme="minorHAnsi" w:cstheme="minorHAnsi"/>
        </w:rPr>
        <w:t>i ustrezne tehnične in kadrovske zmogljivosti za kvalitetno izvedbo celotnega naročila v predvidenem roku, v skladu z zahtevami iz dokumentacije v zvezi z oddajo javnega naročila, pravili stroke ter določili predpisov in standardov s področja predmeta naročila.</w:t>
      </w:r>
    </w:p>
    <w:p w14:paraId="2CECE10D" w14:textId="77777777" w:rsidR="00EA0D23" w:rsidRPr="00CC5528" w:rsidRDefault="00EA0D23" w:rsidP="00EA0D23">
      <w:pPr>
        <w:pStyle w:val="ListParagraph"/>
        <w:spacing w:line="276" w:lineRule="auto"/>
        <w:ind w:left="425"/>
        <w:jc w:val="both"/>
        <w:rPr>
          <w:rFonts w:asciiTheme="minorHAnsi" w:hAnsiTheme="minorHAnsi" w:cstheme="minorHAnsi"/>
        </w:rPr>
      </w:pPr>
    </w:p>
    <w:p w14:paraId="16826C44" w14:textId="25FCF1A8" w:rsidR="00EA0D23" w:rsidRPr="00CC5528" w:rsidRDefault="00EA0D23" w:rsidP="00EA0D23">
      <w:pPr>
        <w:pStyle w:val="ListParagraph"/>
        <w:numPr>
          <w:ilvl w:val="0"/>
          <w:numId w:val="8"/>
        </w:numPr>
        <w:spacing w:line="276" w:lineRule="auto"/>
        <w:ind w:left="425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 bomo</w:t>
      </w:r>
      <w:r w:rsidRPr="00CC5528">
        <w:rPr>
          <w:rFonts w:asciiTheme="minorHAnsi" w:hAnsiTheme="minorHAnsi" w:cstheme="minorHAnsi"/>
        </w:rPr>
        <w:t xml:space="preserve"> ves čas trajanja pogodbe o izvedbi javnega naročila ter celoten čas trajanja garancijskega obdobja, zagotavlja</w:t>
      </w:r>
      <w:r>
        <w:rPr>
          <w:rFonts w:asciiTheme="minorHAnsi" w:hAnsiTheme="minorHAnsi" w:cstheme="minorHAnsi"/>
        </w:rPr>
        <w:t>l</w:t>
      </w:r>
      <w:r w:rsidRPr="00CC5528">
        <w:rPr>
          <w:rFonts w:asciiTheme="minorHAnsi" w:hAnsiTheme="minorHAnsi" w:cstheme="minorHAnsi"/>
        </w:rPr>
        <w:t>i servis in vzdrževanje predmeta javnega naročila ter z njim povezane strojne in programske opreme ter nemoteno preskrbo z originalnimi rezervnimi deli za predmet javnega naročila.</w:t>
      </w:r>
    </w:p>
    <w:p w14:paraId="24803D8E" w14:textId="77777777" w:rsidR="00EA0D23" w:rsidRPr="00CC5528" w:rsidRDefault="00EA0D23" w:rsidP="00EA0D23">
      <w:pPr>
        <w:pStyle w:val="ListParagraph"/>
        <w:spacing w:line="276" w:lineRule="auto"/>
        <w:rPr>
          <w:rFonts w:asciiTheme="minorHAnsi" w:hAnsiTheme="minorHAnsi" w:cstheme="minorHAnsi"/>
        </w:rPr>
      </w:pPr>
    </w:p>
    <w:p w14:paraId="66C623AF" w14:textId="0AA5D19E" w:rsidR="00EA0D23" w:rsidRPr="00CC5528" w:rsidRDefault="00EA0D23" w:rsidP="00EA0D23">
      <w:pPr>
        <w:pStyle w:val="ListParagraph"/>
        <w:numPr>
          <w:ilvl w:val="0"/>
          <w:numId w:val="8"/>
        </w:numPr>
        <w:spacing w:line="276" w:lineRule="auto"/>
        <w:ind w:left="425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 imamo</w:t>
      </w:r>
      <w:r w:rsidRPr="00CC5528">
        <w:rPr>
          <w:rFonts w:asciiTheme="minorHAnsi" w:hAnsiTheme="minorHAnsi" w:cstheme="minorHAnsi"/>
        </w:rPr>
        <w:t xml:space="preserve"> vzpostavljena poslovna razmerja s proizvajalci opreme predmeta javnega naročila, ki </w:t>
      </w:r>
      <w:r>
        <w:rPr>
          <w:rFonts w:asciiTheme="minorHAnsi" w:hAnsiTheme="minorHAnsi" w:cstheme="minorHAnsi"/>
        </w:rPr>
        <w:t>nam</w:t>
      </w:r>
      <w:r w:rsidRPr="00CC5528">
        <w:rPr>
          <w:rFonts w:asciiTheme="minorHAnsi" w:hAnsiTheme="minorHAnsi" w:cstheme="minorHAnsi"/>
        </w:rPr>
        <w:t xml:space="preserve"> zagotavljajo kvalitetno izvedbo predmeta javnega naročila, in sicer mora </w:t>
      </w:r>
      <w:r>
        <w:rPr>
          <w:rFonts w:asciiTheme="minorHAnsi" w:hAnsiTheme="minorHAnsi" w:cstheme="minorHAnsi"/>
        </w:rPr>
        <w:t>imamo</w:t>
      </w:r>
      <w:r w:rsidRPr="00CC5528">
        <w:rPr>
          <w:rFonts w:asciiTheme="minorHAnsi" w:hAnsiTheme="minorHAnsi" w:cstheme="minorHAnsi"/>
        </w:rPr>
        <w:t>:</w:t>
      </w:r>
    </w:p>
    <w:p w14:paraId="5A53EC21" w14:textId="77777777" w:rsidR="00EA0D23" w:rsidRPr="00CC5528" w:rsidRDefault="00EA0D23" w:rsidP="00EA0D23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</w:rPr>
      </w:pPr>
      <w:r w:rsidRPr="00CC5528">
        <w:rPr>
          <w:rFonts w:asciiTheme="minorHAnsi" w:hAnsiTheme="minorHAnsi" w:cstheme="minorHAnsi"/>
        </w:rPr>
        <w:t>proizvajalčevo podporo za prodajo ponujene tehnologije oz. opreme vključno s pogoji dobave, jamstvi in garancijskimi pogoji;</w:t>
      </w:r>
    </w:p>
    <w:p w14:paraId="60969BFB" w14:textId="331E0B86" w:rsidR="00EA0D23" w:rsidRPr="00CC5528" w:rsidRDefault="00EA0D23" w:rsidP="00EA0D23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</w:rPr>
      </w:pPr>
      <w:r w:rsidRPr="00CC5528">
        <w:rPr>
          <w:rFonts w:asciiTheme="minorHAnsi" w:hAnsiTheme="minorHAnsi" w:cstheme="minorHAnsi"/>
        </w:rPr>
        <w:t xml:space="preserve">v času oddaje ponudbe ter ves čas trajanja pogodbe o izvedbi javnega naročila in trajanja garancijskega obdobja, s strani proizvajalcev opreme, priznano ustrezno stopnjo usposobljenosti, ki </w:t>
      </w:r>
      <w:r>
        <w:rPr>
          <w:rFonts w:asciiTheme="minorHAnsi" w:hAnsiTheme="minorHAnsi" w:cstheme="minorHAnsi"/>
        </w:rPr>
        <w:t>nam</w:t>
      </w:r>
      <w:r w:rsidRPr="00CC5528">
        <w:rPr>
          <w:rFonts w:asciiTheme="minorHAnsi" w:hAnsiTheme="minorHAnsi" w:cstheme="minorHAnsi"/>
        </w:rPr>
        <w:t xml:space="preserve"> omogoča kakovostno integracijo, vzdrževanje ter delovanje ponujene opreme pod pogoji iz vzorca pogodbe (odzivni časi, odprava napak, rok dobave, itd.);</w:t>
      </w:r>
    </w:p>
    <w:p w14:paraId="0CEADEE7" w14:textId="77777777" w:rsidR="00EA0D23" w:rsidRPr="00CC5528" w:rsidRDefault="00EA0D23" w:rsidP="00EA0D23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</w:rPr>
      </w:pPr>
      <w:r w:rsidRPr="00CC5528">
        <w:rPr>
          <w:rFonts w:asciiTheme="minorHAnsi" w:hAnsiTheme="minorHAnsi" w:cstheme="minorHAnsi"/>
        </w:rPr>
        <w:t xml:space="preserve">proizvajalčevo podporo za servis ponujene tehnologije oz. opreme, vključno z oskrbo z rezervnimi deli </w:t>
      </w:r>
    </w:p>
    <w:p w14:paraId="2975FAEB" w14:textId="04E192A6" w:rsidR="00EA0D23" w:rsidRPr="00CC5528" w:rsidRDefault="00EA0D23" w:rsidP="00EA0D23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</w:rPr>
      </w:pPr>
      <w:r w:rsidRPr="00CC5528">
        <w:rPr>
          <w:rFonts w:asciiTheme="minorHAnsi" w:hAnsiTheme="minorHAnsi" w:cstheme="minorHAnsi"/>
        </w:rPr>
        <w:t xml:space="preserve">ter </w:t>
      </w:r>
      <w:r>
        <w:rPr>
          <w:rFonts w:asciiTheme="minorHAnsi" w:hAnsiTheme="minorHAnsi" w:cstheme="minorHAnsi"/>
        </w:rPr>
        <w:t>smo</w:t>
      </w:r>
      <w:r w:rsidRPr="00CC5528">
        <w:rPr>
          <w:rFonts w:asciiTheme="minorHAnsi" w:hAnsiTheme="minorHAnsi" w:cstheme="minorHAnsi"/>
        </w:rPr>
        <w:t xml:space="preserve"> s strani proizvajalca opreme specializiran</w:t>
      </w:r>
      <w:r>
        <w:rPr>
          <w:rFonts w:asciiTheme="minorHAnsi" w:hAnsiTheme="minorHAnsi" w:cstheme="minorHAnsi"/>
        </w:rPr>
        <w:t>i</w:t>
      </w:r>
      <w:r w:rsidRPr="00CC5528">
        <w:rPr>
          <w:rFonts w:asciiTheme="minorHAnsi" w:hAnsiTheme="minorHAnsi" w:cstheme="minorHAnsi"/>
        </w:rPr>
        <w:t xml:space="preserve"> za konfiguracijo, prodajo in vzdrževanje opreme, ki je predmet javnega naročila.</w:t>
      </w:r>
    </w:p>
    <w:p w14:paraId="2E27C949" w14:textId="77777777" w:rsidR="00EA0D23" w:rsidRPr="00CC5528" w:rsidRDefault="00EA0D23" w:rsidP="00EA0D23">
      <w:pPr>
        <w:spacing w:line="276" w:lineRule="auto"/>
        <w:jc w:val="both"/>
        <w:rPr>
          <w:rFonts w:asciiTheme="minorHAnsi" w:hAnsiTheme="minorHAnsi" w:cstheme="minorHAnsi"/>
        </w:rPr>
      </w:pPr>
    </w:p>
    <w:p w14:paraId="4761CD09" w14:textId="101FC0C8" w:rsidR="00EA0D23" w:rsidRPr="00CC5528" w:rsidRDefault="00EA0D23" w:rsidP="00EA0D23">
      <w:pPr>
        <w:pStyle w:val="ListParagraph"/>
        <w:numPr>
          <w:ilvl w:val="0"/>
          <w:numId w:val="8"/>
        </w:numPr>
        <w:spacing w:line="276" w:lineRule="auto"/>
        <w:ind w:left="425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da:</w:t>
      </w:r>
    </w:p>
    <w:p w14:paraId="0E03B21B" w14:textId="49615184" w:rsidR="00EA0D23" w:rsidRDefault="00EA0D23" w:rsidP="00EA0D23">
      <w:pPr>
        <w:pStyle w:val="ListParagraph"/>
        <w:numPr>
          <w:ilvl w:val="0"/>
          <w:numId w:val="10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CC5528">
        <w:rPr>
          <w:rFonts w:asciiTheme="minorHAnsi" w:hAnsiTheme="minorHAnsi" w:cstheme="minorHAnsi"/>
        </w:rPr>
        <w:t>ponujena oprema v celoti izpolnjuje minimalne tehnične zahteve in standarde iz poglavja 3;</w:t>
      </w:r>
    </w:p>
    <w:p w14:paraId="35812306" w14:textId="6ECDB7BD" w:rsidR="007B65BA" w:rsidRPr="00CC5528" w:rsidRDefault="007B65BA" w:rsidP="00EA0D23">
      <w:pPr>
        <w:pStyle w:val="ListParagraph"/>
        <w:numPr>
          <w:ilvl w:val="0"/>
          <w:numId w:val="10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E44DC4">
        <w:rPr>
          <w:rFonts w:asciiTheme="minorHAnsi" w:hAnsiTheme="minorHAnsi"/>
        </w:rPr>
        <w:t>da je ponujena oprema nova, nerabljena in tehnološko sodobna</w:t>
      </w:r>
      <w:r>
        <w:rPr>
          <w:rFonts w:asciiTheme="minorHAnsi" w:hAnsiTheme="minorHAnsi"/>
        </w:rPr>
        <w:t>;</w:t>
      </w:r>
    </w:p>
    <w:p w14:paraId="3ED4757F" w14:textId="347BFAE2" w:rsidR="00EA0D23" w:rsidRPr="00CC5528" w:rsidRDefault="00EA0D23" w:rsidP="00EA0D23">
      <w:pPr>
        <w:pStyle w:val="ListParagraph"/>
        <w:numPr>
          <w:ilvl w:val="0"/>
          <w:numId w:val="10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zagotovili </w:t>
      </w:r>
      <w:r w:rsidRPr="00CC5528">
        <w:rPr>
          <w:rFonts w:asciiTheme="minorHAnsi" w:hAnsiTheme="minorHAnsi" w:cstheme="minorHAnsi"/>
        </w:rPr>
        <w:t xml:space="preserve">dobavo opreme najkasneje v roku </w:t>
      </w:r>
      <w:r w:rsidR="00E1782D">
        <w:rPr>
          <w:rFonts w:asciiTheme="minorHAnsi" w:hAnsiTheme="minorHAnsi" w:cstheme="minorHAnsi"/>
        </w:rPr>
        <w:t>šestdeset (60)</w:t>
      </w:r>
      <w:r w:rsidR="007B65BA">
        <w:rPr>
          <w:rFonts w:asciiTheme="minorHAnsi" w:hAnsiTheme="minorHAnsi" w:cstheme="minorHAnsi"/>
        </w:rPr>
        <w:t xml:space="preserve"> dni</w:t>
      </w:r>
      <w:r w:rsidRPr="00CC5528">
        <w:rPr>
          <w:rFonts w:asciiTheme="minorHAnsi" w:hAnsiTheme="minorHAnsi" w:cstheme="minorHAnsi"/>
        </w:rPr>
        <w:t xml:space="preserve"> od dneva podpisa pogodbe DDP (Delivery Duty Paid, Incoterms 2000) prostori naročnika razloženo in nameščeno, skupaj z dokumentacijo v slovenskem jeziku;</w:t>
      </w:r>
    </w:p>
    <w:p w14:paraId="77AC721C" w14:textId="2E939FBC" w:rsidR="00EA0D23" w:rsidRDefault="00EA0D23" w:rsidP="00EA0D23">
      <w:pPr>
        <w:pStyle w:val="ListParagraph"/>
        <w:numPr>
          <w:ilvl w:val="0"/>
          <w:numId w:val="10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zagotavljamo </w:t>
      </w:r>
      <w:r w:rsidRPr="00CC5528">
        <w:rPr>
          <w:rFonts w:asciiTheme="minorHAnsi" w:hAnsiTheme="minorHAnsi" w:cstheme="minorHAnsi"/>
        </w:rPr>
        <w:t xml:space="preserve">garancijski rok za ponujeno opremo vsaj </w:t>
      </w:r>
      <w:r w:rsidR="00E1782D">
        <w:rPr>
          <w:rFonts w:asciiTheme="minorHAnsi" w:hAnsiTheme="minorHAnsi" w:cstheme="minorHAnsi"/>
        </w:rPr>
        <w:t>štirindvajset (24)</w:t>
      </w:r>
      <w:r w:rsidRPr="00CC5528">
        <w:rPr>
          <w:rFonts w:asciiTheme="minorHAnsi" w:hAnsiTheme="minorHAnsi" w:cstheme="minorHAnsi"/>
        </w:rPr>
        <w:t xml:space="preserve"> mesecev od dneva prevzema opreme;</w:t>
      </w:r>
    </w:p>
    <w:p w14:paraId="45DC9096" w14:textId="54A510E8" w:rsidR="007B65BA" w:rsidRPr="00CC5528" w:rsidRDefault="007B65BA" w:rsidP="00EA0D23">
      <w:pPr>
        <w:pStyle w:val="ListParagraph"/>
        <w:numPr>
          <w:ilvl w:val="0"/>
          <w:numId w:val="10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E44DC4">
        <w:rPr>
          <w:rFonts w:asciiTheme="minorHAnsi" w:hAnsiTheme="minorHAnsi" w:cstheme="minorHAnsi"/>
        </w:rPr>
        <w:t>dobav</w:t>
      </w:r>
      <w:r>
        <w:rPr>
          <w:rFonts w:asciiTheme="minorHAnsi" w:hAnsiTheme="minorHAnsi" w:cstheme="minorHAnsi"/>
        </w:rPr>
        <w:t>o</w:t>
      </w:r>
      <w:r w:rsidRPr="00E44DC4">
        <w:rPr>
          <w:rFonts w:asciiTheme="minorHAnsi" w:hAnsiTheme="minorHAnsi" w:cstheme="minorHAnsi"/>
        </w:rPr>
        <w:t xml:space="preserve"> reagentov in potrošnega materiala za </w:t>
      </w:r>
      <w:r>
        <w:rPr>
          <w:rFonts w:asciiTheme="minorHAnsi" w:hAnsiTheme="minorHAnsi" w:cstheme="minorHAnsi"/>
        </w:rPr>
        <w:t>biokemični</w:t>
      </w:r>
      <w:r w:rsidRPr="00E44DC4">
        <w:rPr>
          <w:rFonts w:asciiTheme="minorHAnsi" w:hAnsiTheme="minorHAnsi" w:cstheme="minorHAnsi"/>
        </w:rPr>
        <w:t xml:space="preserve"> analizator </w:t>
      </w:r>
      <w:r w:rsidRPr="00F51F32">
        <w:rPr>
          <w:rFonts w:asciiTheme="minorHAnsi" w:hAnsiTheme="minorHAnsi" w:cstheme="minorHAnsi"/>
        </w:rPr>
        <w:t>za obdobje petih (5) let</w:t>
      </w:r>
      <w:r>
        <w:rPr>
          <w:rFonts w:asciiTheme="minorHAnsi" w:hAnsiTheme="minorHAnsi" w:cstheme="minorHAnsi"/>
        </w:rPr>
        <w:t>;</w:t>
      </w:r>
    </w:p>
    <w:p w14:paraId="2D758985" w14:textId="77777777" w:rsidR="00A51645" w:rsidRDefault="00EA0D23" w:rsidP="00A51645">
      <w:pPr>
        <w:pStyle w:val="ListParagraph"/>
        <w:numPr>
          <w:ilvl w:val="0"/>
          <w:numId w:val="10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  <w:sectPr w:rsidR="00A51645" w:rsidSect="00893C43">
          <w:footerReference w:type="default" r:id="rId8"/>
          <w:headerReference w:type="first" r:id="rId9"/>
          <w:footerReference w:type="first" r:id="rId10"/>
          <w:pgSz w:w="11906" w:h="16838" w:code="9"/>
          <w:pgMar w:top="1134" w:right="1418" w:bottom="1134" w:left="1418" w:header="851" w:footer="340" w:gutter="0"/>
          <w:cols w:space="708"/>
          <w:titlePg/>
          <w:docGrid w:linePitch="360"/>
        </w:sectPr>
      </w:pPr>
      <w:r>
        <w:rPr>
          <w:rFonts w:asciiTheme="minorHAnsi" w:hAnsiTheme="minorHAnsi" w:cstheme="minorHAnsi"/>
        </w:rPr>
        <w:t xml:space="preserve">zagotavljamo </w:t>
      </w:r>
      <w:r w:rsidRPr="00CC5528">
        <w:rPr>
          <w:rFonts w:asciiTheme="minorHAnsi" w:hAnsiTheme="minorHAnsi" w:cstheme="minorHAnsi"/>
        </w:rPr>
        <w:t>strokovno usposobljeno(-e) osebo(-e), ki bo(-do) izvajala(-e) usposabljanje na opremi, ki je predmet javnega naročila, skladno z zahtevami naročnika</w:t>
      </w:r>
      <w:r>
        <w:rPr>
          <w:rFonts w:asciiTheme="minorHAnsi" w:hAnsiTheme="minorHAnsi" w:cstheme="minorHAnsi"/>
        </w:rPr>
        <w:t>.</w:t>
      </w:r>
    </w:p>
    <w:p w14:paraId="3559DA75" w14:textId="77777777" w:rsidR="00CB486D" w:rsidRPr="00CB486D" w:rsidRDefault="00CB486D" w:rsidP="00CB486D">
      <w:pPr>
        <w:rPr>
          <w:rFonts w:asciiTheme="minorHAnsi" w:hAnsiTheme="minorHAnsi" w:cstheme="minorHAnsi"/>
          <w:b/>
          <w:bCs/>
          <w:u w:val="single"/>
        </w:rPr>
      </w:pPr>
      <w:r w:rsidRPr="00CB486D">
        <w:rPr>
          <w:rFonts w:asciiTheme="minorHAnsi" w:hAnsiTheme="minorHAnsi" w:cstheme="minorHAnsi"/>
          <w:b/>
          <w:bCs/>
          <w:u w:val="single"/>
        </w:rPr>
        <w:lastRenderedPageBreak/>
        <w:t xml:space="preserve">NAVODILO: </w:t>
      </w:r>
    </w:p>
    <w:p w14:paraId="531E8DE6" w14:textId="2ADD35B8" w:rsidR="00CB486D" w:rsidRPr="00CB486D" w:rsidRDefault="00CB486D" w:rsidP="00CB486D">
      <w:pPr>
        <w:pStyle w:val="Heading1"/>
        <w:numPr>
          <w:ilvl w:val="0"/>
          <w:numId w:val="17"/>
        </w:numPr>
        <w:spacing w:before="0" w:line="276" w:lineRule="auto"/>
        <w:rPr>
          <w:rFonts w:asciiTheme="minorHAnsi" w:hAnsiTheme="minorHAnsi" w:cstheme="minorHAnsi"/>
          <w:b w:val="0"/>
          <w:sz w:val="22"/>
          <w:szCs w:val="22"/>
        </w:rPr>
      </w:pPr>
      <w:r w:rsidRPr="00CB486D">
        <w:rPr>
          <w:rFonts w:asciiTheme="minorHAnsi" w:hAnsiTheme="minorHAnsi" w:cstheme="minorHAnsi"/>
          <w:b w:val="0"/>
          <w:sz w:val="22"/>
          <w:szCs w:val="22"/>
        </w:rPr>
        <w:t xml:space="preserve">Ponudnik mora </w:t>
      </w:r>
      <w:r w:rsidRPr="00CB486D">
        <w:rPr>
          <w:rFonts w:asciiTheme="minorHAnsi" w:hAnsiTheme="minorHAnsi" w:cstheme="minorHAnsi"/>
          <w:b w:val="0"/>
          <w:sz w:val="22"/>
          <w:szCs w:val="22"/>
          <w:u w:val="single"/>
        </w:rPr>
        <w:t>natančno navesti dejanske tehnične specifikacije</w:t>
      </w:r>
      <w:r w:rsidRPr="00CB486D">
        <w:rPr>
          <w:rFonts w:asciiTheme="minorHAnsi" w:hAnsiTheme="minorHAnsi" w:cstheme="minorHAnsi"/>
          <w:b w:val="0"/>
          <w:sz w:val="22"/>
          <w:szCs w:val="22"/>
        </w:rPr>
        <w:t xml:space="preserve"> ponujene opreme po vseh zahtevah.</w:t>
      </w:r>
    </w:p>
    <w:p w14:paraId="1B587D58" w14:textId="77777777" w:rsidR="00CB486D" w:rsidRDefault="00CB486D" w:rsidP="00CB486D">
      <w:pPr>
        <w:pStyle w:val="Header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</w:rPr>
      </w:pPr>
    </w:p>
    <w:p w14:paraId="065C6B60" w14:textId="4F66E2C8" w:rsidR="00CB486D" w:rsidRDefault="00CB486D" w:rsidP="00CB486D">
      <w:pPr>
        <w:pStyle w:val="Header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</w:rPr>
      </w:pPr>
      <w:r w:rsidRPr="00CB486D">
        <w:rPr>
          <w:rFonts w:asciiTheme="minorHAnsi" w:hAnsiTheme="minorHAnsi" w:cstheme="minorHAnsi"/>
        </w:rPr>
        <w:t xml:space="preserve">Izjavljamo, da ponujena oprema v celoti izpolnjuje </w:t>
      </w:r>
      <w:bookmarkStart w:id="2" w:name="_Hlk35971411"/>
      <w:r w:rsidRPr="00CB486D">
        <w:rPr>
          <w:rFonts w:asciiTheme="minorHAnsi" w:hAnsiTheme="minorHAnsi" w:cstheme="minorHAnsi"/>
        </w:rPr>
        <w:t>minimalne tehnične zahteve naročnika</w:t>
      </w:r>
      <w:bookmarkEnd w:id="2"/>
      <w:r>
        <w:rPr>
          <w:rFonts w:asciiTheme="minorHAnsi" w:hAnsiTheme="minorHAnsi" w:cstheme="minorHAnsi"/>
        </w:rPr>
        <w:t xml:space="preserve"> iz poglavja 3 dokumentacije</w:t>
      </w:r>
      <w:r w:rsidRPr="00CB486D">
        <w:rPr>
          <w:rFonts w:asciiTheme="minorHAnsi" w:hAnsiTheme="minorHAnsi" w:cstheme="minorHAnsi"/>
        </w:rPr>
        <w:t xml:space="preserve"> in da smo javno naročilo pripravljeni realizirati po naslednji specifikaciji:</w:t>
      </w:r>
    </w:p>
    <w:p w14:paraId="3916F1AB" w14:textId="4041ECE3" w:rsidR="00CB486D" w:rsidRDefault="00CB486D" w:rsidP="00CB486D">
      <w:pPr>
        <w:pStyle w:val="Header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"/>
        <w:gridCol w:w="5452"/>
        <w:gridCol w:w="5028"/>
        <w:gridCol w:w="3585"/>
      </w:tblGrid>
      <w:tr w:rsidR="00CB486D" w14:paraId="05427F43" w14:textId="77777777" w:rsidTr="00CB486D">
        <w:tc>
          <w:tcPr>
            <w:tcW w:w="14560" w:type="dxa"/>
            <w:gridSpan w:val="4"/>
            <w:vAlign w:val="center"/>
          </w:tcPr>
          <w:p w14:paraId="1A2E821E" w14:textId="4E926DE8" w:rsidR="00CB486D" w:rsidRP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B486D">
              <w:rPr>
                <w:rFonts w:asciiTheme="minorHAnsi" w:hAnsiTheme="minorHAnsi" w:cstheme="minorHAnsi"/>
                <w:b/>
                <w:bCs/>
              </w:rPr>
              <w:t>OPREMA</w:t>
            </w:r>
          </w:p>
        </w:tc>
      </w:tr>
      <w:tr w:rsidR="00CB486D" w14:paraId="515AA64D" w14:textId="77777777" w:rsidTr="007B65BA">
        <w:tc>
          <w:tcPr>
            <w:tcW w:w="495" w:type="dxa"/>
            <w:vAlign w:val="center"/>
          </w:tcPr>
          <w:p w14:paraId="6318CFF4" w14:textId="3DD9422C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Št.</w:t>
            </w:r>
          </w:p>
        </w:tc>
        <w:tc>
          <w:tcPr>
            <w:tcW w:w="5452" w:type="dxa"/>
            <w:vAlign w:val="center"/>
          </w:tcPr>
          <w:p w14:paraId="49EEC0B2" w14:textId="101C09F4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Zahtevano</w:t>
            </w:r>
          </w:p>
        </w:tc>
        <w:tc>
          <w:tcPr>
            <w:tcW w:w="5028" w:type="dxa"/>
            <w:vAlign w:val="center"/>
          </w:tcPr>
          <w:p w14:paraId="67634C92" w14:textId="4EA98669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Ponujeno</w:t>
            </w:r>
            <w:r w:rsidRPr="00CB486D">
              <w:rPr>
                <w:rStyle w:val="FootnoteReference"/>
                <w:rFonts w:asciiTheme="minorHAnsi" w:hAnsiTheme="minorHAnsi" w:cstheme="minorHAnsi"/>
                <w:i w:val="0"/>
                <w:iCs/>
              </w:rPr>
              <w:footnoteReference w:id="1"/>
            </w:r>
          </w:p>
        </w:tc>
        <w:tc>
          <w:tcPr>
            <w:tcW w:w="3585" w:type="dxa"/>
            <w:vAlign w:val="center"/>
          </w:tcPr>
          <w:p w14:paraId="677D6A0F" w14:textId="4C4BE9CF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Dokazila</w:t>
            </w:r>
            <w:r w:rsidRPr="00CB486D">
              <w:rPr>
                <w:rStyle w:val="FootnoteReference"/>
                <w:rFonts w:asciiTheme="minorHAnsi" w:hAnsiTheme="minorHAnsi" w:cstheme="minorHAnsi"/>
                <w:i w:val="0"/>
                <w:iCs/>
              </w:rPr>
              <w:footnoteReference w:id="2"/>
            </w:r>
          </w:p>
        </w:tc>
      </w:tr>
      <w:tr w:rsidR="00CB486D" w14:paraId="58A0562A" w14:textId="77777777" w:rsidTr="007B65BA">
        <w:tc>
          <w:tcPr>
            <w:tcW w:w="495" w:type="dxa"/>
          </w:tcPr>
          <w:p w14:paraId="0E34A92E" w14:textId="3018AC5C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5452" w:type="dxa"/>
          </w:tcPr>
          <w:p w14:paraId="154B0C2D" w14:textId="6E4C2957" w:rsidR="00CB486D" w:rsidRPr="00E1782D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 w:rsidRPr="00DD0D80">
              <w:rPr>
                <w:rFonts w:asciiTheme="minorHAnsi" w:hAnsiTheme="minorHAnsi" w:cstheme="minorHAnsi"/>
              </w:rPr>
              <w:t>Popolnoma avtomatiziran nov, samostoječi sistem za biokemijo z ISE (ion selektivne elektrode) enoto in imunokemijo (kemiluminiscenca ali elektroluminiscenca), ki ga je mogoče upravljati preko ene kontrolne postaje</w:t>
            </w:r>
          </w:p>
        </w:tc>
        <w:tc>
          <w:tcPr>
            <w:tcW w:w="5028" w:type="dxa"/>
          </w:tcPr>
          <w:p w14:paraId="7B1ED23E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687481B1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B486D" w14:paraId="3E7E4A16" w14:textId="77777777" w:rsidTr="00E1782D">
        <w:trPr>
          <w:trHeight w:val="217"/>
        </w:trPr>
        <w:tc>
          <w:tcPr>
            <w:tcW w:w="495" w:type="dxa"/>
          </w:tcPr>
          <w:p w14:paraId="1A16748F" w14:textId="0CD1845A" w:rsidR="00CB486D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5452" w:type="dxa"/>
          </w:tcPr>
          <w:p w14:paraId="6A82499E" w14:textId="38BF0D92" w:rsidR="00CB486D" w:rsidRPr="00E1782D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 w:rsidRPr="00E1782D">
              <w:rPr>
                <w:rFonts w:ascii="Calibri" w:hAnsi="Calibri"/>
              </w:rPr>
              <w:t>Kapaciteta aparata vsaj 500 testov/uro</w:t>
            </w:r>
            <w:r w:rsidR="007B65BA" w:rsidRPr="00E1782D">
              <w:rPr>
                <w:rFonts w:asciiTheme="minorHAnsi" w:hAnsiTheme="minorHAnsi" w:cstheme="minorHAnsi"/>
                <w:spacing w:val="4"/>
              </w:rPr>
              <w:t>.</w:t>
            </w:r>
          </w:p>
        </w:tc>
        <w:tc>
          <w:tcPr>
            <w:tcW w:w="5028" w:type="dxa"/>
          </w:tcPr>
          <w:p w14:paraId="234F3108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3018B256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B486D" w14:paraId="79FC49F7" w14:textId="77777777" w:rsidTr="007B65BA">
        <w:tc>
          <w:tcPr>
            <w:tcW w:w="495" w:type="dxa"/>
          </w:tcPr>
          <w:p w14:paraId="4E17FCA2" w14:textId="5D22D249" w:rsidR="00CB486D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5452" w:type="dxa"/>
          </w:tcPr>
          <w:p w14:paraId="0943B529" w14:textId="09AB3257" w:rsidR="00CB486D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 w:rsidRPr="00DD0D80">
              <w:rPr>
                <w:rFonts w:asciiTheme="minorHAnsi" w:hAnsiTheme="minorHAnsi" w:cstheme="minorHAnsi"/>
              </w:rPr>
              <w:t>Analitski sistem mora imeti na voljo vsaj 40 prostih mest za reagen</w:t>
            </w:r>
            <w:r w:rsidRPr="00DD0D80">
              <w:rPr>
                <w:rFonts w:asciiTheme="minorHAnsi" w:eastAsia="SimSun" w:hAnsiTheme="minorHAnsi" w:cstheme="minorHAnsi"/>
                <w:lang w:eastAsia="zh-CN"/>
              </w:rPr>
              <w:t>te ter vsaj 15 pozicij za odprte kanale- z možnostjo aplikacije tujih testov</w:t>
            </w:r>
          </w:p>
        </w:tc>
        <w:tc>
          <w:tcPr>
            <w:tcW w:w="5028" w:type="dxa"/>
          </w:tcPr>
          <w:p w14:paraId="0589A55D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0C998E7F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B486D" w14:paraId="71B2EDD7" w14:textId="77777777" w:rsidTr="007B65BA">
        <w:tc>
          <w:tcPr>
            <w:tcW w:w="495" w:type="dxa"/>
          </w:tcPr>
          <w:p w14:paraId="14DA26E6" w14:textId="54CEFA0F" w:rsidR="00CB486D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5452" w:type="dxa"/>
          </w:tcPr>
          <w:p w14:paraId="101300D4" w14:textId="3B7D7568" w:rsidR="00CB486D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 w:rsidRPr="00DD0D80">
              <w:rPr>
                <w:rFonts w:asciiTheme="minorHAnsi" w:hAnsiTheme="minorHAnsi" w:cstheme="minorHAnsi"/>
              </w:rPr>
              <w:t>Analitski sistem mora imeti hladilni del (2 – 8 °C), kjer so shranjeni reagenti</w:t>
            </w:r>
          </w:p>
        </w:tc>
        <w:tc>
          <w:tcPr>
            <w:tcW w:w="5028" w:type="dxa"/>
          </w:tcPr>
          <w:p w14:paraId="44136C21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382800C9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B486D" w14:paraId="77A67B49" w14:textId="77777777" w:rsidTr="007B65BA">
        <w:tc>
          <w:tcPr>
            <w:tcW w:w="495" w:type="dxa"/>
          </w:tcPr>
          <w:p w14:paraId="6F303785" w14:textId="37A01D8A" w:rsidR="00CB486D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5452" w:type="dxa"/>
          </w:tcPr>
          <w:p w14:paraId="27CEE699" w14:textId="125D4272" w:rsidR="00CB486D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 w:rsidRPr="00DD0D80">
              <w:rPr>
                <w:rFonts w:asciiTheme="minorHAnsi" w:hAnsiTheme="minorHAnsi" w:cstheme="minorHAnsi"/>
              </w:rPr>
              <w:t xml:space="preserve">Sistem z maximalnimi dimenzijami </w:t>
            </w:r>
            <w:r w:rsidRPr="00DD0D80">
              <w:rPr>
                <w:rFonts w:asciiTheme="minorHAnsi" w:eastAsia="SimSun" w:hAnsiTheme="minorHAnsi" w:cstheme="minorHAnsi"/>
                <w:lang w:eastAsia="zh-CN"/>
              </w:rPr>
              <w:t>š</w:t>
            </w:r>
            <w:r w:rsidRPr="00DD0D80">
              <w:rPr>
                <w:rFonts w:asciiTheme="minorHAnsi" w:hAnsiTheme="minorHAnsi" w:cstheme="minorHAnsi"/>
              </w:rPr>
              <w:t xml:space="preserve"> x g x v: 2</w:t>
            </w:r>
            <w:r w:rsidRPr="00DD0D80">
              <w:rPr>
                <w:rFonts w:asciiTheme="minorHAnsi" w:eastAsia="SimSun" w:hAnsiTheme="minorHAnsi" w:cstheme="minorHAnsi"/>
                <w:lang w:eastAsia="zh-CN"/>
              </w:rPr>
              <w:t>45</w:t>
            </w:r>
            <w:r w:rsidRPr="00DD0D80">
              <w:rPr>
                <w:rFonts w:asciiTheme="minorHAnsi" w:hAnsiTheme="minorHAnsi" w:cstheme="minorHAnsi"/>
              </w:rPr>
              <w:t xml:space="preserve"> x </w:t>
            </w:r>
            <w:r w:rsidRPr="00DD0D80">
              <w:rPr>
                <w:rFonts w:asciiTheme="minorHAnsi" w:eastAsia="SimSun" w:hAnsiTheme="minorHAnsi" w:cstheme="minorHAnsi"/>
                <w:lang w:eastAsia="zh-CN"/>
              </w:rPr>
              <w:t>80</w:t>
            </w:r>
            <w:r w:rsidRPr="00DD0D80">
              <w:rPr>
                <w:rFonts w:asciiTheme="minorHAnsi" w:hAnsiTheme="minorHAnsi" w:cstheme="minorHAnsi"/>
              </w:rPr>
              <w:t xml:space="preserve"> x </w:t>
            </w:r>
            <w:r w:rsidRPr="00DD0D80">
              <w:rPr>
                <w:rFonts w:asciiTheme="minorHAnsi" w:eastAsia="SimSun" w:hAnsiTheme="minorHAnsi" w:cstheme="minorHAnsi"/>
                <w:lang w:eastAsia="zh-CN"/>
              </w:rPr>
              <w:t>180</w:t>
            </w:r>
            <w:r w:rsidRPr="00DD0D80">
              <w:rPr>
                <w:rFonts w:asciiTheme="minorHAnsi" w:hAnsiTheme="minorHAnsi" w:cstheme="minorHAnsi"/>
              </w:rPr>
              <w:t xml:space="preserve"> cm</w:t>
            </w:r>
          </w:p>
        </w:tc>
        <w:tc>
          <w:tcPr>
            <w:tcW w:w="5028" w:type="dxa"/>
          </w:tcPr>
          <w:p w14:paraId="47714A08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6031F590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B486D" w14:paraId="706627BC" w14:textId="77777777" w:rsidTr="007B65BA">
        <w:tc>
          <w:tcPr>
            <w:tcW w:w="495" w:type="dxa"/>
          </w:tcPr>
          <w:p w14:paraId="2049D6F5" w14:textId="26683459" w:rsidR="00CB486D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5452" w:type="dxa"/>
          </w:tcPr>
          <w:p w14:paraId="4BC82C13" w14:textId="1AC5A3A8" w:rsidR="00CB486D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 w:rsidRPr="00DD0D80">
              <w:rPr>
                <w:rFonts w:asciiTheme="minorHAnsi" w:eastAsia="Times New Roman" w:hAnsiTheme="minorHAnsi" w:cstheme="minorHAnsi"/>
                <w:color w:val="000000"/>
                <w:lang w:eastAsia="sl-SI"/>
              </w:rPr>
              <w:t xml:space="preserve">Analitski sistem </w:t>
            </w:r>
            <w:r w:rsidRPr="00DD0D80">
              <w:rPr>
                <w:rFonts w:asciiTheme="minorHAnsi" w:hAnsiTheme="minorHAnsi" w:cstheme="minorHAnsi"/>
                <w:color w:val="000000"/>
              </w:rPr>
              <w:t>mora omogočati analizo različnih tipov vzorca: serum, plazma ter urin</w:t>
            </w:r>
          </w:p>
        </w:tc>
        <w:tc>
          <w:tcPr>
            <w:tcW w:w="5028" w:type="dxa"/>
          </w:tcPr>
          <w:p w14:paraId="594FC226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63D7FF33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B486D" w14:paraId="4A6100E8" w14:textId="77777777" w:rsidTr="007B65BA">
        <w:tc>
          <w:tcPr>
            <w:tcW w:w="495" w:type="dxa"/>
          </w:tcPr>
          <w:p w14:paraId="058E6848" w14:textId="2430A5C3" w:rsidR="00CB486D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5452" w:type="dxa"/>
          </w:tcPr>
          <w:p w14:paraId="21544FBB" w14:textId="77777777" w:rsidR="00CB486D" w:rsidRDefault="00E1782D" w:rsidP="00E1782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E1782D">
              <w:rPr>
                <w:rFonts w:asciiTheme="minorHAnsi" w:hAnsiTheme="minorHAnsi" w:cstheme="minorHAnsi"/>
                <w:color w:val="000000"/>
              </w:rPr>
              <w:t>Analitski sistem mora omogočati biokemijske preiskave:</w:t>
            </w:r>
          </w:p>
          <w:p w14:paraId="6FC82B81" w14:textId="77777777" w:rsidR="00E1782D" w:rsidRPr="00E1782D" w:rsidRDefault="00E1782D" w:rsidP="00E1782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pacing w:val="4"/>
              </w:rPr>
            </w:pPr>
            <w:r w:rsidRPr="00DD0D80">
              <w:rPr>
                <w:rFonts w:asciiTheme="minorHAnsi" w:hAnsiTheme="minorHAnsi" w:cstheme="minorHAnsi"/>
                <w:color w:val="000000"/>
              </w:rPr>
              <w:t>v urinu albumin, kreatinin</w:t>
            </w:r>
          </w:p>
          <w:p w14:paraId="43434EEC" w14:textId="56F52866" w:rsidR="00E1782D" w:rsidRPr="00E1782D" w:rsidRDefault="00E1782D" w:rsidP="00E1782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pacing w:val="4"/>
              </w:rPr>
            </w:pPr>
            <w:r w:rsidRPr="00DD0D80">
              <w:rPr>
                <w:rFonts w:asciiTheme="minorHAnsi" w:hAnsiTheme="minorHAnsi" w:cstheme="minorHAnsi"/>
                <w:color w:val="000000"/>
              </w:rPr>
              <w:t xml:space="preserve">v plazmi ali serumu: alkalna fosfataza, ALT, AST, bilirubin direktni, bilirubin celokupni, holesterol, kreatinin, CRP, γ-GT, glukoza, HDL-holesterol, </w:t>
            </w:r>
            <w:r w:rsidRPr="00DD0D80">
              <w:rPr>
                <w:rFonts w:asciiTheme="minorHAnsi" w:hAnsiTheme="minorHAnsi" w:cstheme="minorHAnsi"/>
                <w:color w:val="000000"/>
              </w:rPr>
              <w:lastRenderedPageBreak/>
              <w:t>železo, LDL-holesterol, trigliceridi, transferin, sečna kislina, sečnina, elektroliti (Na, K, Cl</w:t>
            </w:r>
          </w:p>
        </w:tc>
        <w:tc>
          <w:tcPr>
            <w:tcW w:w="5028" w:type="dxa"/>
          </w:tcPr>
          <w:p w14:paraId="0837997E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58081D83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B486D" w14:paraId="05FE440C" w14:textId="77777777" w:rsidTr="007B65BA">
        <w:tc>
          <w:tcPr>
            <w:tcW w:w="495" w:type="dxa"/>
          </w:tcPr>
          <w:p w14:paraId="1E6B8E3D" w14:textId="2A02532D" w:rsidR="00CB486D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5452" w:type="dxa"/>
          </w:tcPr>
          <w:p w14:paraId="1F3C8FBB" w14:textId="3B86E6F2" w:rsidR="00CB486D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 w:rsidRPr="00DD0D80">
              <w:rPr>
                <w:rFonts w:asciiTheme="minorHAnsi" w:hAnsiTheme="minorHAnsi" w:cstheme="minorHAnsi"/>
                <w:color w:val="000000"/>
              </w:rPr>
              <w:t xml:space="preserve">Analitski sistem mora omogočati </w:t>
            </w:r>
            <w:r w:rsidRPr="00DD0D80">
              <w:rPr>
                <w:rFonts w:asciiTheme="minorHAnsi" w:eastAsia="SimSun" w:hAnsiTheme="minorHAnsi" w:cstheme="minorHAnsi"/>
                <w:color w:val="000000"/>
                <w:lang w:eastAsia="zh-CN"/>
              </w:rPr>
              <w:t>imunokemijske</w:t>
            </w:r>
            <w:r w:rsidRPr="00DD0D80">
              <w:rPr>
                <w:rFonts w:asciiTheme="minorHAnsi" w:hAnsiTheme="minorHAnsi" w:cstheme="minorHAnsi"/>
                <w:color w:val="000000"/>
              </w:rPr>
              <w:t xml:space="preserve"> preiskave, kot so: feritin, folati, fT3, fT4, tPSA, TSH, VitB12</w:t>
            </w:r>
          </w:p>
        </w:tc>
        <w:tc>
          <w:tcPr>
            <w:tcW w:w="5028" w:type="dxa"/>
          </w:tcPr>
          <w:p w14:paraId="7162BD0A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73FB2D1A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B486D" w14:paraId="6245E3C2" w14:textId="77777777" w:rsidTr="007B65BA">
        <w:tc>
          <w:tcPr>
            <w:tcW w:w="495" w:type="dxa"/>
          </w:tcPr>
          <w:p w14:paraId="3DF58551" w14:textId="7B27068A" w:rsidR="00CB486D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5452" w:type="dxa"/>
          </w:tcPr>
          <w:p w14:paraId="0F08547D" w14:textId="1EF3CA2B" w:rsidR="00CB486D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 w:rsidRPr="00DD0D80">
              <w:rPr>
                <w:rFonts w:asciiTheme="minorHAnsi" w:eastAsia="Trebuchet MS" w:hAnsiTheme="minorHAnsi" w:cstheme="minorHAnsi"/>
                <w:color w:val="000000"/>
                <w:lang w:eastAsia="zh-CN"/>
              </w:rPr>
              <w:t>Analitski sistem mora imeti skupno mesto za vstavljanje vseh vzorcev z možnostjo dodajanja nujnih vzorcev, omogočati mora neprekinjeno dodajanje vzorcev in zbiranje pomerjenih vzorcev na enem skupnem mestu</w:t>
            </w:r>
          </w:p>
        </w:tc>
        <w:tc>
          <w:tcPr>
            <w:tcW w:w="5028" w:type="dxa"/>
          </w:tcPr>
          <w:p w14:paraId="4D9DEDA4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3EB28931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B486D" w14:paraId="3ED8D762" w14:textId="77777777" w:rsidTr="007B65BA">
        <w:tc>
          <w:tcPr>
            <w:tcW w:w="495" w:type="dxa"/>
          </w:tcPr>
          <w:p w14:paraId="3C0FDE69" w14:textId="0706FE41" w:rsidR="00CB486D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5452" w:type="dxa"/>
          </w:tcPr>
          <w:p w14:paraId="47D43757" w14:textId="1CFE0E5A" w:rsidR="00CB486D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 w:rsidRPr="00DD0D80">
              <w:rPr>
                <w:rFonts w:asciiTheme="minorHAnsi" w:hAnsiTheme="minorHAnsi" w:cstheme="minorHAnsi"/>
              </w:rPr>
              <w:t xml:space="preserve">Analitski sistem mora omogočati uporabo različnih velikosti standardnih epruvet (5 mL, 7 mL, 10 mL) ter vzorčnih posodic z mrtvim volumnom ne več kot </w:t>
            </w:r>
            <w:r w:rsidRPr="00DD0D80">
              <w:rPr>
                <w:rFonts w:asciiTheme="minorHAnsi" w:eastAsia="SimSun" w:hAnsiTheme="minorHAnsi" w:cstheme="minorHAnsi"/>
                <w:lang w:eastAsia="zh-CN"/>
              </w:rPr>
              <w:t>100µl</w:t>
            </w:r>
          </w:p>
        </w:tc>
        <w:tc>
          <w:tcPr>
            <w:tcW w:w="5028" w:type="dxa"/>
          </w:tcPr>
          <w:p w14:paraId="335BE33E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672984CF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B486D" w14:paraId="0C798071" w14:textId="77777777" w:rsidTr="007B65BA">
        <w:tc>
          <w:tcPr>
            <w:tcW w:w="495" w:type="dxa"/>
          </w:tcPr>
          <w:p w14:paraId="2909D5D6" w14:textId="79C99EF4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5452" w:type="dxa"/>
          </w:tcPr>
          <w:p w14:paraId="795D4D2E" w14:textId="50A75A84" w:rsidR="00CB486D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 w:rsidRPr="00DD0D80">
              <w:rPr>
                <w:rFonts w:asciiTheme="minorHAnsi" w:hAnsiTheme="minorHAnsi" w:cstheme="minorHAnsi"/>
              </w:rPr>
              <w:t>Analitski sistem mora omogočati prepoznavanje vzorcev, kalibratorjev in kontrol preko črtn</w:t>
            </w:r>
            <w:r w:rsidRPr="00DD0D80">
              <w:rPr>
                <w:rFonts w:asciiTheme="minorHAnsi" w:eastAsia="SimSun" w:hAnsiTheme="minorHAnsi" w:cstheme="minorHAnsi"/>
                <w:lang w:eastAsia="zh-CN"/>
              </w:rPr>
              <w:t xml:space="preserve">ih </w:t>
            </w:r>
            <w:r w:rsidRPr="00DD0D80">
              <w:rPr>
                <w:rFonts w:asciiTheme="minorHAnsi" w:hAnsiTheme="minorHAnsi" w:cstheme="minorHAnsi"/>
              </w:rPr>
              <w:t>kod</w:t>
            </w:r>
          </w:p>
        </w:tc>
        <w:tc>
          <w:tcPr>
            <w:tcW w:w="5028" w:type="dxa"/>
          </w:tcPr>
          <w:p w14:paraId="0B66D7C6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0370765D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B486D" w14:paraId="4E2DC15D" w14:textId="77777777" w:rsidTr="007B65BA">
        <w:tc>
          <w:tcPr>
            <w:tcW w:w="495" w:type="dxa"/>
          </w:tcPr>
          <w:p w14:paraId="66EAF40F" w14:textId="2EC17969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5452" w:type="dxa"/>
          </w:tcPr>
          <w:p w14:paraId="5EA1D62A" w14:textId="4FEACAE8" w:rsidR="00CB486D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 w:rsidRPr="00DD0D80">
              <w:rPr>
                <w:rFonts w:asciiTheme="minorHAnsi" w:hAnsiTheme="minorHAnsi" w:cstheme="minorHAnsi"/>
              </w:rPr>
              <w:t xml:space="preserve">Analitski sistem mora omogočati mrežni priklop in dvosmerno komunikacijo </w:t>
            </w:r>
            <w:r w:rsidRPr="00DD0D80">
              <w:rPr>
                <w:rFonts w:asciiTheme="minorHAnsi" w:eastAsia="SimSun" w:hAnsiTheme="minorHAnsi" w:cstheme="minorHAnsi"/>
                <w:lang w:eastAsia="zh-CN"/>
              </w:rPr>
              <w:t>z</w:t>
            </w:r>
            <w:r w:rsidRPr="00DD0D80">
              <w:rPr>
                <w:rFonts w:asciiTheme="minorHAnsi" w:hAnsiTheme="minorHAnsi" w:cstheme="minorHAnsi"/>
              </w:rPr>
              <w:t xml:space="preserve"> obstoječim informacijskim sistemom  LIS–om na stroške ponudnika. Prenos podatkov mora vključevati možnost prenosa demografskih podatkov pacienta: ime, priimek, rojstni datum, spol</w:t>
            </w:r>
          </w:p>
        </w:tc>
        <w:tc>
          <w:tcPr>
            <w:tcW w:w="5028" w:type="dxa"/>
          </w:tcPr>
          <w:p w14:paraId="01A1E69F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3B1921AD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B486D" w14:paraId="1B1EF5F2" w14:textId="77777777" w:rsidTr="007B65BA">
        <w:tc>
          <w:tcPr>
            <w:tcW w:w="495" w:type="dxa"/>
          </w:tcPr>
          <w:p w14:paraId="3CCDFC4D" w14:textId="063793FD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5452" w:type="dxa"/>
          </w:tcPr>
          <w:p w14:paraId="4554DC55" w14:textId="18957DEE" w:rsidR="00CB486D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 w:rsidRPr="00DD0D80">
              <w:rPr>
                <w:rFonts w:asciiTheme="minorHAnsi" w:hAnsiTheme="minorHAnsi" w:cstheme="minorHAnsi"/>
              </w:rPr>
              <w:t>Analitski sistem mora omogočati merjenje HIL indeksa (hemolitičnost, ikeričnost, lipemičnost)</w:t>
            </w:r>
          </w:p>
        </w:tc>
        <w:tc>
          <w:tcPr>
            <w:tcW w:w="5028" w:type="dxa"/>
          </w:tcPr>
          <w:p w14:paraId="639571DB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773DDB9C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CB486D" w14:paraId="39D2278F" w14:textId="77777777" w:rsidTr="007B65BA">
        <w:tc>
          <w:tcPr>
            <w:tcW w:w="495" w:type="dxa"/>
          </w:tcPr>
          <w:p w14:paraId="03C3B2CE" w14:textId="17B3A798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5452" w:type="dxa"/>
          </w:tcPr>
          <w:p w14:paraId="05AF41A3" w14:textId="62AE0F1C" w:rsidR="00CB486D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 w:rsidRPr="00DD0D80">
              <w:rPr>
                <w:rFonts w:asciiTheme="minorHAnsi" w:hAnsiTheme="minorHAnsi" w:cstheme="minorHAnsi"/>
              </w:rPr>
              <w:t xml:space="preserve">Analitski sistem mora </w:t>
            </w:r>
            <w:r w:rsidRPr="00DD0D80">
              <w:rPr>
                <w:rFonts w:asciiTheme="minorHAnsi" w:eastAsia="SimSun" w:hAnsiTheme="minorHAnsi" w:cstheme="minorHAnsi"/>
                <w:lang w:eastAsia="zh-CN"/>
              </w:rPr>
              <w:t xml:space="preserve">na pipetorjih za aspiracijo vzorcev omogočati zaznavanje nivoja tekočine vzorca, </w:t>
            </w:r>
            <w:r w:rsidRPr="00DD0D80">
              <w:rPr>
                <w:rFonts w:asciiTheme="minorHAnsi" w:hAnsiTheme="minorHAnsi" w:cstheme="minorHAnsi"/>
              </w:rPr>
              <w:t>detekcij</w:t>
            </w:r>
            <w:r w:rsidRPr="00DD0D80">
              <w:rPr>
                <w:rFonts w:asciiTheme="minorHAnsi" w:eastAsia="SimSun" w:hAnsiTheme="minorHAnsi" w:cstheme="minorHAnsi"/>
                <w:lang w:eastAsia="zh-CN"/>
              </w:rPr>
              <w:t>o</w:t>
            </w:r>
            <w:r w:rsidRPr="00DD0D80">
              <w:rPr>
                <w:rFonts w:asciiTheme="minorHAnsi" w:hAnsiTheme="minorHAnsi" w:cstheme="minorHAnsi"/>
              </w:rPr>
              <w:t xml:space="preserve"> mikrofibrinskih strdkov ter zračnih mehurčkov v vzorcu</w:t>
            </w:r>
          </w:p>
        </w:tc>
        <w:tc>
          <w:tcPr>
            <w:tcW w:w="5028" w:type="dxa"/>
          </w:tcPr>
          <w:p w14:paraId="2F75B18E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512955EC" w14:textId="77777777" w:rsidR="00CB486D" w:rsidRDefault="00CB486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7B65BA" w14:paraId="63945B89" w14:textId="77777777" w:rsidTr="007B65BA">
        <w:tc>
          <w:tcPr>
            <w:tcW w:w="495" w:type="dxa"/>
          </w:tcPr>
          <w:p w14:paraId="45B6EE62" w14:textId="147138F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5452" w:type="dxa"/>
          </w:tcPr>
          <w:p w14:paraId="15E3FD7F" w14:textId="18CA5AEB" w:rsidR="007B65BA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 w:rsidRPr="00DD0D80">
              <w:rPr>
                <w:rFonts w:asciiTheme="minorHAnsi" w:eastAsia="Trebuchet MS" w:hAnsiTheme="minorHAnsi" w:cstheme="minorHAnsi"/>
                <w:color w:val="000000"/>
                <w:lang w:eastAsia="zh-CN"/>
              </w:rPr>
              <w:t>Analitski s</w:t>
            </w:r>
            <w:r w:rsidRPr="00DD0D80">
              <w:rPr>
                <w:rFonts w:asciiTheme="minorHAnsi" w:hAnsiTheme="minorHAnsi" w:cstheme="minorHAnsi"/>
                <w:color w:val="000000"/>
              </w:rPr>
              <w:t>istem mora avtomatsk</w:t>
            </w:r>
            <w:r w:rsidRPr="00DD0D80">
              <w:rPr>
                <w:rFonts w:asciiTheme="minorHAnsi" w:eastAsia="SimSun" w:hAnsiTheme="minorHAnsi" w:cstheme="minorHAnsi"/>
                <w:color w:val="000000"/>
                <w:lang w:eastAsia="zh-CN"/>
              </w:rPr>
              <w:t xml:space="preserve">o </w:t>
            </w:r>
            <w:r w:rsidRPr="00DD0D80">
              <w:rPr>
                <w:rFonts w:asciiTheme="minorHAnsi" w:hAnsiTheme="minorHAnsi" w:cstheme="minorHAnsi"/>
                <w:color w:val="000000"/>
              </w:rPr>
              <w:t>opozarja</w:t>
            </w:r>
            <w:r w:rsidRPr="00DD0D80">
              <w:rPr>
                <w:rFonts w:asciiTheme="minorHAnsi" w:eastAsia="SimSun" w:hAnsiTheme="minorHAnsi" w:cstheme="minorHAnsi"/>
                <w:color w:val="000000"/>
                <w:lang w:eastAsia="zh-CN"/>
              </w:rPr>
              <w:t xml:space="preserve">ti </w:t>
            </w:r>
            <w:r w:rsidRPr="00DD0D80">
              <w:rPr>
                <w:rFonts w:asciiTheme="minorHAnsi" w:hAnsiTheme="minorHAnsi" w:cstheme="minorHAnsi"/>
                <w:color w:val="000000"/>
              </w:rPr>
              <w:t>na potrebo po menjavi reagentov in potrošnega materiala</w:t>
            </w:r>
          </w:p>
        </w:tc>
        <w:tc>
          <w:tcPr>
            <w:tcW w:w="5028" w:type="dxa"/>
          </w:tcPr>
          <w:p w14:paraId="6680A715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7096C870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7B65BA" w14:paraId="39673680" w14:textId="77777777" w:rsidTr="007B65BA">
        <w:tc>
          <w:tcPr>
            <w:tcW w:w="495" w:type="dxa"/>
          </w:tcPr>
          <w:p w14:paraId="19A60675" w14:textId="1AA1C99C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5452" w:type="dxa"/>
          </w:tcPr>
          <w:p w14:paraId="11526470" w14:textId="2BCDB4A3" w:rsidR="007B65BA" w:rsidRPr="00C45966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</w:rPr>
            </w:pPr>
            <w:r w:rsidRPr="00DD0D80">
              <w:rPr>
                <w:rFonts w:asciiTheme="minorHAnsi" w:hAnsiTheme="minorHAnsi" w:cstheme="minorHAnsi"/>
              </w:rPr>
              <w:t xml:space="preserve">Analitski sistem mora avtomatsko označiti tiste teste, ki kalibracijo potrebujejo. Prav tako mora opozarjati na uspešnost kalibracij, izpadlih kontrol, stabilnosti </w:t>
            </w:r>
            <w:r w:rsidRPr="00DD0D80">
              <w:rPr>
                <w:rFonts w:asciiTheme="minorHAnsi" w:hAnsiTheme="minorHAnsi" w:cstheme="minorHAnsi"/>
                <w:color w:val="000000"/>
              </w:rPr>
              <w:t>reagentov na analizatorju, roka uporabe reagentov ter kalibratorjev</w:t>
            </w:r>
          </w:p>
        </w:tc>
        <w:tc>
          <w:tcPr>
            <w:tcW w:w="5028" w:type="dxa"/>
          </w:tcPr>
          <w:p w14:paraId="20E3DD6E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60B2760A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7B65BA" w14:paraId="451BEAED" w14:textId="77777777" w:rsidTr="007B65BA">
        <w:tc>
          <w:tcPr>
            <w:tcW w:w="495" w:type="dxa"/>
          </w:tcPr>
          <w:p w14:paraId="7E7F6DB0" w14:textId="1689066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5452" w:type="dxa"/>
          </w:tcPr>
          <w:p w14:paraId="799FE222" w14:textId="11FF2AE0" w:rsidR="007B65BA" w:rsidRPr="00C45966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</w:rPr>
            </w:pPr>
            <w:r w:rsidRPr="00DD0D80">
              <w:rPr>
                <w:rFonts w:asciiTheme="minorHAnsi" w:eastAsia="Calibri" w:hAnsiTheme="minorHAnsi" w:cstheme="minorHAnsi"/>
                <w:color w:val="000000"/>
                <w:lang w:eastAsia="zh-CN"/>
              </w:rPr>
              <w:t>Reagenti morajo biti pripravljeni za uporabo (brez predhodne priprave, brez mešanja, brez čakanja, brez predhodnega odpiranja)</w:t>
            </w:r>
          </w:p>
        </w:tc>
        <w:tc>
          <w:tcPr>
            <w:tcW w:w="5028" w:type="dxa"/>
          </w:tcPr>
          <w:p w14:paraId="05B33375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46C9C1C8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7B65BA" w14:paraId="284DD48F" w14:textId="77777777" w:rsidTr="007B65BA">
        <w:tc>
          <w:tcPr>
            <w:tcW w:w="495" w:type="dxa"/>
          </w:tcPr>
          <w:p w14:paraId="230E004A" w14:textId="777A5C00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18</w:t>
            </w:r>
          </w:p>
        </w:tc>
        <w:tc>
          <w:tcPr>
            <w:tcW w:w="5452" w:type="dxa"/>
          </w:tcPr>
          <w:p w14:paraId="6B2DD239" w14:textId="35105101" w:rsidR="007B65BA" w:rsidRPr="00C45966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</w:rPr>
            </w:pPr>
            <w:r w:rsidRPr="00DD0D80">
              <w:rPr>
                <w:rFonts w:asciiTheme="minorHAnsi" w:eastAsia="Calibri" w:hAnsiTheme="minorHAnsi" w:cstheme="minorHAnsi"/>
                <w:color w:val="000000"/>
                <w:lang w:eastAsia="zh-CN"/>
              </w:rPr>
              <w:t>V ponudbi mora biti upoštevan rok uporabe reagenta na analizatorju (»On board stability«)</w:t>
            </w:r>
          </w:p>
        </w:tc>
        <w:tc>
          <w:tcPr>
            <w:tcW w:w="5028" w:type="dxa"/>
          </w:tcPr>
          <w:p w14:paraId="57E6CF83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4CB3C9B4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7B65BA" w14:paraId="513ACE30" w14:textId="77777777" w:rsidTr="007B65BA">
        <w:tc>
          <w:tcPr>
            <w:tcW w:w="495" w:type="dxa"/>
          </w:tcPr>
          <w:p w14:paraId="6FBFA935" w14:textId="7B978F1A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5452" w:type="dxa"/>
          </w:tcPr>
          <w:p w14:paraId="26CB4E71" w14:textId="1C80D73E" w:rsidR="007B65BA" w:rsidRPr="00C45966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</w:rPr>
            </w:pPr>
            <w:r w:rsidRPr="00DD0D80">
              <w:rPr>
                <w:rFonts w:asciiTheme="minorHAnsi" w:eastAsia="Calibri" w:hAnsiTheme="minorHAnsi" w:cstheme="minorHAnsi"/>
                <w:color w:val="000000"/>
                <w:lang w:eastAsia="zh-CN"/>
              </w:rPr>
              <w:t>Omogočena mora biti avtomatska kontrola časa stabilnosti reagentov</w:t>
            </w:r>
          </w:p>
        </w:tc>
        <w:tc>
          <w:tcPr>
            <w:tcW w:w="5028" w:type="dxa"/>
          </w:tcPr>
          <w:p w14:paraId="608D0603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1D2C8D70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7B65BA" w14:paraId="6CB5CABB" w14:textId="77777777" w:rsidTr="007B65BA">
        <w:tc>
          <w:tcPr>
            <w:tcW w:w="495" w:type="dxa"/>
          </w:tcPr>
          <w:p w14:paraId="6FB7CFA3" w14:textId="3880C06B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5452" w:type="dxa"/>
          </w:tcPr>
          <w:p w14:paraId="79A58CEF" w14:textId="0EB25723" w:rsidR="007B65BA" w:rsidRPr="00C45966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</w:rPr>
            </w:pPr>
            <w:r w:rsidRPr="00DD0D80">
              <w:rPr>
                <w:rFonts w:asciiTheme="minorHAnsi" w:eastAsia="Calibri" w:hAnsiTheme="minorHAnsi" w:cstheme="minorHAnsi"/>
                <w:color w:val="000000"/>
                <w:lang w:eastAsia="zh-CN"/>
              </w:rPr>
              <w:t>Analitski sistem mora omogočati avtomatsko redčenje vzorcev ob preseženih koncentracijah analita</w:t>
            </w:r>
          </w:p>
        </w:tc>
        <w:tc>
          <w:tcPr>
            <w:tcW w:w="5028" w:type="dxa"/>
          </w:tcPr>
          <w:p w14:paraId="5F1C9C3E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67A2D442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7B65BA" w14:paraId="2C58DAAD" w14:textId="77777777" w:rsidTr="007B65BA">
        <w:tc>
          <w:tcPr>
            <w:tcW w:w="495" w:type="dxa"/>
          </w:tcPr>
          <w:p w14:paraId="3E323E6A" w14:textId="63CBD433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5452" w:type="dxa"/>
          </w:tcPr>
          <w:p w14:paraId="289140A0" w14:textId="09D92EFE" w:rsidR="007B65BA" w:rsidRPr="00C45966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</w:rPr>
            </w:pPr>
            <w:r w:rsidRPr="00DD0D80">
              <w:rPr>
                <w:rFonts w:asciiTheme="minorHAnsi" w:eastAsia="SimSun" w:hAnsiTheme="minorHAnsi" w:cstheme="minorHAnsi"/>
                <w:lang w:eastAsia="zh-CN"/>
              </w:rPr>
              <w:t xml:space="preserve">Analitski sistem mora omogočati </w:t>
            </w:r>
            <w:r w:rsidRPr="00DD0D80">
              <w:rPr>
                <w:rFonts w:asciiTheme="minorHAnsi" w:hAnsiTheme="minorHAnsi" w:cstheme="minorHAnsi"/>
              </w:rPr>
              <w:t>shranjevan</w:t>
            </w:r>
            <w:r w:rsidRPr="00DD0D80">
              <w:rPr>
                <w:rFonts w:asciiTheme="minorHAnsi" w:eastAsia="SimSun" w:hAnsiTheme="minorHAnsi" w:cstheme="minorHAnsi"/>
                <w:lang w:eastAsia="zh-CN"/>
              </w:rPr>
              <w:t>e</w:t>
            </w:r>
            <w:r w:rsidRPr="00DD0D80">
              <w:rPr>
                <w:rFonts w:asciiTheme="minorHAnsi" w:hAnsiTheme="minorHAnsi" w:cstheme="minorHAnsi"/>
              </w:rPr>
              <w:t xml:space="preserve"> podatkov na trdem disku računalnika ter zunanjem elektronskem mediju USB in mora imeti možnost tiskanja. Imeti mora možnost arhiviranj</w:t>
            </w:r>
            <w:r w:rsidRPr="00DD0D80">
              <w:rPr>
                <w:rFonts w:asciiTheme="minorHAnsi" w:eastAsia="SimSun" w:hAnsiTheme="minorHAnsi" w:cstheme="minorHAnsi"/>
                <w:lang w:eastAsia="zh-CN"/>
              </w:rPr>
              <w:t xml:space="preserve">a </w:t>
            </w:r>
            <w:r w:rsidRPr="00DD0D80">
              <w:rPr>
                <w:rFonts w:asciiTheme="minorHAnsi" w:hAnsiTheme="minorHAnsi" w:cstheme="minorHAnsi"/>
              </w:rPr>
              <w:t xml:space="preserve">podatkov o pacientih, </w:t>
            </w:r>
            <w:r w:rsidRPr="00DD0D80">
              <w:rPr>
                <w:rFonts w:asciiTheme="minorHAnsi" w:eastAsia="SimSun" w:hAnsiTheme="minorHAnsi" w:cstheme="minorHAnsi"/>
                <w:lang w:eastAsia="zh-CN"/>
              </w:rPr>
              <w:t>kontrolah</w:t>
            </w:r>
            <w:r w:rsidRPr="00DD0D80">
              <w:rPr>
                <w:rFonts w:asciiTheme="minorHAnsi" w:hAnsiTheme="minorHAnsi" w:cstheme="minorHAnsi"/>
              </w:rPr>
              <w:t xml:space="preserve"> in kalibracijah na zunanji elektronski medij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028" w:type="dxa"/>
          </w:tcPr>
          <w:p w14:paraId="676904FA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42F0D645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7B65BA" w14:paraId="722ECAD5" w14:textId="77777777" w:rsidTr="007B65BA">
        <w:tc>
          <w:tcPr>
            <w:tcW w:w="495" w:type="dxa"/>
          </w:tcPr>
          <w:p w14:paraId="28F8F120" w14:textId="329562D0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5452" w:type="dxa"/>
          </w:tcPr>
          <w:p w14:paraId="71471311" w14:textId="0A64E912" w:rsidR="007B65BA" w:rsidRPr="00C45966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</w:rPr>
            </w:pPr>
            <w:r w:rsidRPr="00DD0D80">
              <w:rPr>
                <w:rFonts w:asciiTheme="minorHAnsi" w:hAnsiTheme="minorHAnsi" w:cstheme="minorHAnsi"/>
              </w:rPr>
              <w:t>Rezultati pacientov, ki so shranjeni izven analitskega sistema, morajo biti sledljivi po  lotih reagentov, kontrol in kalibratorjev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028" w:type="dxa"/>
          </w:tcPr>
          <w:p w14:paraId="4EB36717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5386B732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7B65BA" w14:paraId="3617A3AD" w14:textId="77777777" w:rsidTr="007B65BA">
        <w:tc>
          <w:tcPr>
            <w:tcW w:w="495" w:type="dxa"/>
          </w:tcPr>
          <w:p w14:paraId="31F0EDC5" w14:textId="0CD44ADA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5452" w:type="dxa"/>
          </w:tcPr>
          <w:p w14:paraId="02DE6946" w14:textId="5C0DD2A9" w:rsidR="007B65BA" w:rsidRPr="00306E5A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 w:rsidRPr="00DD0D80">
              <w:rPr>
                <w:rFonts w:asciiTheme="minorHAnsi" w:hAnsiTheme="minorHAnsi" w:cstheme="minorHAnsi"/>
              </w:rPr>
              <w:t>Izpis kumulativnih rezultatov mora biti uporabniku prilagodljiv in mora vsebovati: naziv enote, ID pacienta, datum in čas analize, rezultate analiz z ustreznimi enotami in referenčnimi intervali</w:t>
            </w:r>
          </w:p>
        </w:tc>
        <w:tc>
          <w:tcPr>
            <w:tcW w:w="5028" w:type="dxa"/>
          </w:tcPr>
          <w:p w14:paraId="29795994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2F6E509F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7B65BA" w14:paraId="62F5D3BF" w14:textId="77777777" w:rsidTr="007B65BA">
        <w:tc>
          <w:tcPr>
            <w:tcW w:w="495" w:type="dxa"/>
          </w:tcPr>
          <w:p w14:paraId="7F092705" w14:textId="3BCE822C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5452" w:type="dxa"/>
          </w:tcPr>
          <w:p w14:paraId="1D2AD6B7" w14:textId="261BFC13" w:rsidR="007B65BA" w:rsidRPr="00306E5A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 w:rsidRPr="00DD0D80">
              <w:rPr>
                <w:rFonts w:asciiTheme="minorHAnsi" w:hAnsiTheme="minorHAnsi" w:cstheme="minorHAnsi"/>
              </w:rPr>
              <w:t>Sistem mora imeti možnost avtomatskega potrjevanja kalibracijskih krivulj z možnostjo določitve različnih kriterijev potrjevanja</w:t>
            </w:r>
          </w:p>
        </w:tc>
        <w:tc>
          <w:tcPr>
            <w:tcW w:w="5028" w:type="dxa"/>
          </w:tcPr>
          <w:p w14:paraId="0F7BF38A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213AAC6F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7B65BA" w14:paraId="1F0E9A4E" w14:textId="77777777" w:rsidTr="007B65BA">
        <w:tc>
          <w:tcPr>
            <w:tcW w:w="495" w:type="dxa"/>
          </w:tcPr>
          <w:p w14:paraId="01BA875D" w14:textId="3B8E216E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5452" w:type="dxa"/>
          </w:tcPr>
          <w:p w14:paraId="6BE79947" w14:textId="59CC7DFB" w:rsidR="007B65BA" w:rsidRPr="00306E5A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 w:rsidRPr="00DD0D80">
              <w:rPr>
                <w:rFonts w:asciiTheme="minorHAnsi" w:hAnsiTheme="minorHAnsi" w:cstheme="minorHAnsi"/>
              </w:rPr>
              <w:t>V primeru uporabe pralnih kivet, se zahteva avtomatsko pranje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028" w:type="dxa"/>
          </w:tcPr>
          <w:p w14:paraId="2EF0363A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505D1C2C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7B65BA" w14:paraId="11ED225D" w14:textId="77777777" w:rsidTr="007B65BA">
        <w:tc>
          <w:tcPr>
            <w:tcW w:w="495" w:type="dxa"/>
          </w:tcPr>
          <w:p w14:paraId="676EBCBD" w14:textId="1F945214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5452" w:type="dxa"/>
          </w:tcPr>
          <w:p w14:paraId="1E4B9A98" w14:textId="5351ED7D" w:rsidR="007B65BA" w:rsidRPr="00306E5A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 w:rsidRPr="00DD0D80">
              <w:rPr>
                <w:rFonts w:asciiTheme="minorHAnsi" w:hAnsiTheme="minorHAnsi" w:cstheme="minorHAnsi"/>
              </w:rPr>
              <w:t>Dnevno vzdrževanje mora biti popolnoma avtomatsko ter ne sme presegati celoku</w:t>
            </w:r>
            <w:r w:rsidRPr="00DD0D80">
              <w:rPr>
                <w:rFonts w:asciiTheme="minorHAnsi" w:eastAsia="SimSun" w:hAnsiTheme="minorHAnsi" w:cstheme="minorHAnsi"/>
                <w:lang w:eastAsia="zh-CN"/>
              </w:rPr>
              <w:t>p</w:t>
            </w:r>
            <w:r w:rsidRPr="00DD0D80">
              <w:rPr>
                <w:rFonts w:asciiTheme="minorHAnsi" w:hAnsiTheme="minorHAnsi" w:cstheme="minorHAnsi"/>
              </w:rPr>
              <w:t>nega časa 15 minut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028" w:type="dxa"/>
          </w:tcPr>
          <w:p w14:paraId="55767D54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3DB2DDA0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7B65BA" w14:paraId="44C6A383" w14:textId="77777777" w:rsidTr="007B65BA">
        <w:tc>
          <w:tcPr>
            <w:tcW w:w="495" w:type="dxa"/>
          </w:tcPr>
          <w:p w14:paraId="5AC9FAEF" w14:textId="3FD404D9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5452" w:type="dxa"/>
          </w:tcPr>
          <w:p w14:paraId="11AC977E" w14:textId="5B3B1DFB" w:rsidR="007B65BA" w:rsidRPr="00306E5A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 w:rsidRPr="00DD0D80">
              <w:rPr>
                <w:rFonts w:asciiTheme="minorHAnsi" w:hAnsiTheme="minorHAnsi" w:cstheme="minorHAnsi"/>
                <w:color w:val="000000"/>
              </w:rPr>
              <w:t xml:space="preserve">V ponudbo mora biti vključena </w:t>
            </w:r>
            <w:r w:rsidRPr="00DD0D80">
              <w:rPr>
                <w:rFonts w:asciiTheme="minorHAnsi" w:hAnsiTheme="minorHAnsi" w:cstheme="minorHAnsi"/>
              </w:rPr>
              <w:t xml:space="preserve"> UPS enota</w:t>
            </w:r>
          </w:p>
        </w:tc>
        <w:tc>
          <w:tcPr>
            <w:tcW w:w="5028" w:type="dxa"/>
          </w:tcPr>
          <w:p w14:paraId="253C6922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199A0536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7B65BA" w14:paraId="2CCEDF76" w14:textId="77777777" w:rsidTr="007B65BA">
        <w:tc>
          <w:tcPr>
            <w:tcW w:w="495" w:type="dxa"/>
          </w:tcPr>
          <w:p w14:paraId="13B7F6F7" w14:textId="57F2574B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5452" w:type="dxa"/>
          </w:tcPr>
          <w:p w14:paraId="138A15E2" w14:textId="2E88E71F" w:rsidR="007B65BA" w:rsidRPr="00306E5A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 w:rsidRPr="00DD0D80">
              <w:rPr>
                <w:rFonts w:asciiTheme="minorHAnsi" w:hAnsiTheme="minorHAnsi" w:cstheme="minorHAnsi"/>
                <w:color w:val="000000"/>
              </w:rPr>
              <w:t xml:space="preserve">V ponudbo mora biti vključen sistem za pripravo demi vode, ki mora omogočati direktni priklop demineralizirane vode na analitski sistem. Ponudba mora vsebovati </w:t>
            </w:r>
            <w:r w:rsidRPr="00DD0D80">
              <w:rPr>
                <w:rFonts w:asciiTheme="minorHAnsi" w:eastAsia="Times New Roman" w:hAnsiTheme="minorHAnsi" w:cstheme="minorHAnsi"/>
                <w:bCs/>
                <w:color w:val="000000"/>
                <w:lang w:eastAsia="sl-SI"/>
              </w:rPr>
              <w:t>postavitev in vzdrževanje sistema za pripravo vode za celotno pogodbeno obdobje</w:t>
            </w:r>
            <w:r>
              <w:rPr>
                <w:rFonts w:asciiTheme="minorHAnsi" w:eastAsia="Times New Roman" w:hAnsiTheme="minorHAnsi" w:cstheme="minorHAnsi"/>
                <w:bCs/>
                <w:color w:val="000000"/>
                <w:lang w:eastAsia="sl-SI"/>
              </w:rPr>
              <w:t>.</w:t>
            </w:r>
          </w:p>
        </w:tc>
        <w:tc>
          <w:tcPr>
            <w:tcW w:w="5028" w:type="dxa"/>
          </w:tcPr>
          <w:p w14:paraId="337642C3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5AEC0D80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7B65BA" w14:paraId="50027B45" w14:textId="77777777" w:rsidTr="007B65BA">
        <w:tc>
          <w:tcPr>
            <w:tcW w:w="495" w:type="dxa"/>
          </w:tcPr>
          <w:p w14:paraId="5F77E6EF" w14:textId="668809FD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5452" w:type="dxa"/>
          </w:tcPr>
          <w:p w14:paraId="15E357D6" w14:textId="65E57365" w:rsidR="007B65BA" w:rsidRPr="00306E5A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 w:rsidRPr="00DD0D80">
              <w:rPr>
                <w:rFonts w:asciiTheme="minorHAnsi" w:hAnsiTheme="minorHAnsi" w:cstheme="minorHAnsi"/>
              </w:rPr>
              <w:t>Ponudnik zagotovi brezplačno postavitev analiznega sistema, UPS enote in sistema za pripravo demi vode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028" w:type="dxa"/>
          </w:tcPr>
          <w:p w14:paraId="4DAD6DA1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11539EDF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7B65BA" w14:paraId="6786FF3C" w14:textId="77777777" w:rsidTr="007B65BA">
        <w:tc>
          <w:tcPr>
            <w:tcW w:w="495" w:type="dxa"/>
          </w:tcPr>
          <w:p w14:paraId="49D0433C" w14:textId="314D4262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30</w:t>
            </w:r>
          </w:p>
        </w:tc>
        <w:tc>
          <w:tcPr>
            <w:tcW w:w="5452" w:type="dxa"/>
          </w:tcPr>
          <w:p w14:paraId="55B03574" w14:textId="197B93CA" w:rsidR="007B65BA" w:rsidRPr="00306E5A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 w:rsidRPr="00DD0D80">
              <w:rPr>
                <w:rFonts w:asciiTheme="minorHAnsi" w:hAnsiTheme="minorHAnsi" w:cstheme="minorHAnsi"/>
              </w:rPr>
              <w:t>V ponudbo mora biti brezplačno vključen ves potreben materia za zagon analizatorja, šolanje laboratorijskega osebja in verifikacijo apliciranih laboratorijskih preiskav</w:t>
            </w:r>
          </w:p>
        </w:tc>
        <w:tc>
          <w:tcPr>
            <w:tcW w:w="5028" w:type="dxa"/>
          </w:tcPr>
          <w:p w14:paraId="63FF891E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5D3C25E7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7B65BA" w14:paraId="1E9ACA07" w14:textId="77777777" w:rsidTr="007B65BA">
        <w:tc>
          <w:tcPr>
            <w:tcW w:w="495" w:type="dxa"/>
          </w:tcPr>
          <w:p w14:paraId="15E2508B" w14:textId="03BB470F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5452" w:type="dxa"/>
          </w:tcPr>
          <w:p w14:paraId="1536085E" w14:textId="77777777" w:rsidR="007B65BA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Times New Roman" w:hAnsiTheme="minorHAnsi" w:cstheme="minorHAnsi"/>
                <w:color w:val="000000"/>
              </w:rPr>
            </w:pPr>
            <w:r w:rsidRPr="00DD0D80">
              <w:rPr>
                <w:rFonts w:asciiTheme="minorHAnsi" w:eastAsia="Times New Roman" w:hAnsiTheme="minorHAnsi" w:cstheme="minorHAnsi"/>
                <w:color w:val="000000"/>
              </w:rPr>
              <w:t>Ponudnik mora zagotoviti brezplačno potrebni material za verifikacijo metod in pripraviti statistična poročila po priporočilih CLSI(The Clinical &amp; Laboratory Standards Institute) dokumenta EP09 za primerjavo analitičnih metod in določitev biasa.:</w:t>
            </w:r>
          </w:p>
          <w:p w14:paraId="54EBA99B" w14:textId="1D0703FE" w:rsidR="00E1782D" w:rsidRPr="00E1782D" w:rsidRDefault="00E1782D" w:rsidP="00E1782D">
            <w:pPr>
              <w:jc w:val="both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- </w:t>
            </w:r>
            <w:r w:rsidRPr="00E1782D">
              <w:rPr>
                <w:rFonts w:asciiTheme="minorHAnsi" w:eastAsia="Times New Roman" w:hAnsiTheme="minorHAnsi" w:cstheme="minorHAnsi"/>
                <w:color w:val="000000"/>
              </w:rPr>
              <w:t>pripraviti statistična poročila za primerjavo dveh metod, ki zajemajo najmanj analize kot so: linearna regresija, utežena linearna regresija, Passing Bablok,</w:t>
            </w:r>
          </w:p>
          <w:p w14:paraId="6FD686A2" w14:textId="0833693E" w:rsidR="00E1782D" w:rsidRPr="00E1782D" w:rsidRDefault="00E1782D" w:rsidP="00E1782D">
            <w:pPr>
              <w:jc w:val="both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- </w:t>
            </w:r>
            <w:r w:rsidRPr="00E1782D">
              <w:rPr>
                <w:rFonts w:asciiTheme="minorHAnsi" w:eastAsia="Times New Roman" w:hAnsiTheme="minorHAnsi" w:cstheme="minorHAnsi"/>
                <w:color w:val="000000"/>
              </w:rPr>
              <w:t>določiti korelacijske koeficiente (Pearsonov, Spearmanov, Kendallov,</w:t>
            </w:r>
          </w:p>
          <w:p w14:paraId="13F7E133" w14:textId="5C800D1D" w:rsidR="00E1782D" w:rsidRPr="00E1782D" w:rsidRDefault="00E1782D" w:rsidP="00E1782D">
            <w:pPr>
              <w:jc w:val="both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- </w:t>
            </w:r>
            <w:r w:rsidRPr="00E1782D">
              <w:rPr>
                <w:rFonts w:asciiTheme="minorHAnsi" w:eastAsia="Times New Roman" w:hAnsiTheme="minorHAnsi" w:cstheme="minorHAnsi"/>
                <w:color w:val="000000"/>
              </w:rPr>
              <w:t>določiti razlike (procentualne in absolutne) med metodama z Bland Altman,</w:t>
            </w:r>
          </w:p>
          <w:p w14:paraId="26389188" w14:textId="3783EED2" w:rsidR="00E1782D" w:rsidRPr="00306E5A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 w:rsidRPr="00DD0D80">
              <w:rPr>
                <w:rFonts w:asciiTheme="minorHAnsi" w:eastAsia="Times New Roman" w:hAnsiTheme="minorHAnsi" w:cstheme="minorHAnsi"/>
                <w:color w:val="000000"/>
              </w:rPr>
              <w:t>- pripraviti opisno statistiko analiziranih podatkov in grafični prikaz distibucije meritev (histograme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)</w:t>
            </w:r>
          </w:p>
        </w:tc>
        <w:tc>
          <w:tcPr>
            <w:tcW w:w="5028" w:type="dxa"/>
          </w:tcPr>
          <w:p w14:paraId="6333C840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549621C8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7B65BA" w14:paraId="18117671" w14:textId="77777777" w:rsidTr="007B65BA">
        <w:tc>
          <w:tcPr>
            <w:tcW w:w="495" w:type="dxa"/>
          </w:tcPr>
          <w:p w14:paraId="053848E0" w14:textId="53C06A98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5452" w:type="dxa"/>
          </w:tcPr>
          <w:p w14:paraId="5B507C96" w14:textId="53A1CB0C" w:rsidR="007B65BA" w:rsidRPr="00306E5A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 w:rsidRPr="00DD0D80">
              <w:rPr>
                <w:rFonts w:asciiTheme="minorHAnsi" w:eastAsia="Calibri" w:hAnsiTheme="minorHAnsi" w:cstheme="minorHAnsi"/>
                <w:color w:val="000000"/>
                <w:lang w:eastAsia="zh-CN"/>
              </w:rPr>
              <w:t>Analitski sistem mora imeti CE oznako</w:t>
            </w:r>
          </w:p>
        </w:tc>
        <w:tc>
          <w:tcPr>
            <w:tcW w:w="5028" w:type="dxa"/>
          </w:tcPr>
          <w:p w14:paraId="39C85DB6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56BFD313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7B65BA" w14:paraId="5960E088" w14:textId="77777777" w:rsidTr="007B65BA">
        <w:tc>
          <w:tcPr>
            <w:tcW w:w="495" w:type="dxa"/>
          </w:tcPr>
          <w:p w14:paraId="7175AB11" w14:textId="288EF8DD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5452" w:type="dxa"/>
          </w:tcPr>
          <w:p w14:paraId="4A30A6F5" w14:textId="1D5C4BE2" w:rsidR="007B65BA" w:rsidRPr="00306E5A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 w:rsidRPr="00DD0D80">
              <w:rPr>
                <w:rFonts w:asciiTheme="minorHAnsi" w:hAnsiTheme="minorHAnsi" w:cstheme="minorHAnsi"/>
              </w:rPr>
              <w:t>Analitski sistem mora omogočiti oddaljen dostop za aplikativne potrebe</w:t>
            </w:r>
          </w:p>
        </w:tc>
        <w:tc>
          <w:tcPr>
            <w:tcW w:w="5028" w:type="dxa"/>
          </w:tcPr>
          <w:p w14:paraId="4781E18A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5CB6517C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7B65BA" w14:paraId="748B6EE1" w14:textId="77777777" w:rsidTr="007B65BA">
        <w:tc>
          <w:tcPr>
            <w:tcW w:w="495" w:type="dxa"/>
          </w:tcPr>
          <w:p w14:paraId="4BD6D865" w14:textId="36F99AD2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5452" w:type="dxa"/>
          </w:tcPr>
          <w:p w14:paraId="0C388AF0" w14:textId="348DDD9C" w:rsidR="007B65BA" w:rsidRPr="00306E5A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 w:rsidRPr="00DD0D80">
              <w:rPr>
                <w:rFonts w:asciiTheme="minorHAnsi" w:eastAsia="Calibri" w:hAnsiTheme="minorHAnsi" w:cstheme="minorHAnsi"/>
                <w:color w:val="000000"/>
                <w:lang w:eastAsia="zh-CN"/>
              </w:rPr>
              <w:t>Analitski sistem mora omogočati uporabo dnevnih kontrol vsaj v dveh nivojih za vsako metodo ter  spremljanje vrednosti kontrol z grafičnim in tabelaričnim prikazom z osnovnimi statističnimi podatki (srednja vrednost, standardna deviacija, koeficient variabilnosti)</w:t>
            </w:r>
          </w:p>
        </w:tc>
        <w:tc>
          <w:tcPr>
            <w:tcW w:w="5028" w:type="dxa"/>
          </w:tcPr>
          <w:p w14:paraId="7036D068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01E620F8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7B65BA" w14:paraId="6E483600" w14:textId="77777777" w:rsidTr="007B65BA">
        <w:tc>
          <w:tcPr>
            <w:tcW w:w="495" w:type="dxa"/>
          </w:tcPr>
          <w:p w14:paraId="4B446500" w14:textId="296B921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5452" w:type="dxa"/>
          </w:tcPr>
          <w:p w14:paraId="19E39B2D" w14:textId="7F502368" w:rsidR="007B65BA" w:rsidRPr="00306E5A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 w:rsidRPr="00DD0D80">
              <w:rPr>
                <w:rFonts w:asciiTheme="minorHAnsi" w:hAnsiTheme="minorHAnsi" w:cstheme="minorHAnsi"/>
                <w:color w:val="000000"/>
              </w:rPr>
              <w:t xml:space="preserve">V ponudbi mora biti vključena notranja kontrola kvalitete, ki zadošča ISO 15189 in je proizvod </w:t>
            </w:r>
            <w:r w:rsidRPr="00DD0D80">
              <w:rPr>
                <w:rFonts w:asciiTheme="minorHAnsi" w:eastAsia="SimSun" w:hAnsiTheme="minorHAnsi" w:cstheme="minorHAnsi"/>
                <w:color w:val="000000"/>
                <w:lang w:eastAsia="zh-CN"/>
              </w:rPr>
              <w:t>neodvisnega proizvajalca</w:t>
            </w:r>
          </w:p>
        </w:tc>
        <w:tc>
          <w:tcPr>
            <w:tcW w:w="5028" w:type="dxa"/>
          </w:tcPr>
          <w:p w14:paraId="4BC4CF95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585C76D9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7B65BA" w14:paraId="2773AB46" w14:textId="77777777" w:rsidTr="007B65BA">
        <w:tc>
          <w:tcPr>
            <w:tcW w:w="495" w:type="dxa"/>
          </w:tcPr>
          <w:p w14:paraId="43717DC5" w14:textId="39D52A58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5452" w:type="dxa"/>
          </w:tcPr>
          <w:p w14:paraId="73F2BEA9" w14:textId="53E58FFF" w:rsidR="007B65BA" w:rsidRPr="00306E5A" w:rsidRDefault="00E1782D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 w:rsidRPr="00DD0D80">
              <w:rPr>
                <w:rFonts w:asciiTheme="minorHAnsi" w:hAnsiTheme="minorHAnsi" w:cstheme="minorHAnsi"/>
              </w:rPr>
              <w:t>Analizni sistem naj omogoča samodejni prenos rezultatov dnevnih kontrol na mrežno aplikacijo, ki omogoča med-laboratorijsko primerjavo kakovosti dnevnih kontrol</w:t>
            </w:r>
          </w:p>
        </w:tc>
        <w:tc>
          <w:tcPr>
            <w:tcW w:w="5028" w:type="dxa"/>
          </w:tcPr>
          <w:p w14:paraId="42896044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2B3EE8BF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7B65BA" w14:paraId="44CB16B3" w14:textId="77777777" w:rsidTr="007B65BA">
        <w:tc>
          <w:tcPr>
            <w:tcW w:w="495" w:type="dxa"/>
          </w:tcPr>
          <w:p w14:paraId="17CDDC1E" w14:textId="6FD8700C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37</w:t>
            </w:r>
          </w:p>
        </w:tc>
        <w:tc>
          <w:tcPr>
            <w:tcW w:w="5452" w:type="dxa"/>
          </w:tcPr>
          <w:p w14:paraId="4F8219A7" w14:textId="17288948" w:rsidR="007B65BA" w:rsidRPr="00306E5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 w:rsidRPr="00581EA8">
              <w:rPr>
                <w:rFonts w:asciiTheme="minorHAnsi" w:hAnsiTheme="minorHAnsi" w:cstheme="minorHAnsi"/>
                <w:spacing w:val="4"/>
              </w:rPr>
              <w:t>V ponudbi mora biti vključena notranja kontrola kvalitete, ki zadošča ISO 15189 in je proizvod tretje stranke.</w:t>
            </w:r>
          </w:p>
        </w:tc>
        <w:tc>
          <w:tcPr>
            <w:tcW w:w="5028" w:type="dxa"/>
          </w:tcPr>
          <w:p w14:paraId="4D1F02B2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39B73723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7B65BA" w14:paraId="5A8CBD0D" w14:textId="77777777" w:rsidTr="007B65BA">
        <w:tc>
          <w:tcPr>
            <w:tcW w:w="495" w:type="dxa"/>
          </w:tcPr>
          <w:p w14:paraId="69045189" w14:textId="4E4D87EB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5452" w:type="dxa"/>
          </w:tcPr>
          <w:p w14:paraId="65B8D799" w14:textId="0927591D" w:rsidR="007B65BA" w:rsidRPr="00306E5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eastAsia="Arial Unicode MS" w:hAnsiTheme="minorHAnsi" w:cstheme="minorHAnsi"/>
                <w:color w:val="000000"/>
              </w:rPr>
            </w:pPr>
            <w:r w:rsidRPr="00581EA8">
              <w:rPr>
                <w:rFonts w:asciiTheme="minorHAnsi" w:hAnsiTheme="minorHAnsi" w:cstheme="minorHAnsi"/>
                <w:spacing w:val="4"/>
              </w:rPr>
              <w:t>Analizni sistem naj omogoča samodejni prenos rezultatov dnevnih kontrol na mrežno aplikacijo, ki omogoča med-laboratorijsko primerjavo kakovosti dnevnih kontrol.</w:t>
            </w:r>
          </w:p>
        </w:tc>
        <w:tc>
          <w:tcPr>
            <w:tcW w:w="5028" w:type="dxa"/>
          </w:tcPr>
          <w:p w14:paraId="7F33F8D2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585" w:type="dxa"/>
          </w:tcPr>
          <w:p w14:paraId="07DD943E" w14:textId="77777777" w:rsidR="007B65BA" w:rsidRDefault="007B65BA" w:rsidP="00E1782D">
            <w:pPr>
              <w:pStyle w:val="Header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</w:tbl>
    <w:p w14:paraId="3C298A0C" w14:textId="77777777" w:rsidR="00CB486D" w:rsidRPr="00CB486D" w:rsidRDefault="00CB486D" w:rsidP="00CB486D">
      <w:pPr>
        <w:pStyle w:val="Header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</w:rPr>
      </w:pPr>
    </w:p>
    <w:p w14:paraId="228FEFE2" w14:textId="77777777" w:rsidR="00CB486D" w:rsidRPr="00CB486D" w:rsidRDefault="00CB486D" w:rsidP="00CB486D">
      <w:pPr>
        <w:pStyle w:val="Header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b/>
        </w:rPr>
      </w:pPr>
    </w:p>
    <w:p w14:paraId="51F53755" w14:textId="22A4A5DA" w:rsidR="00CB486D" w:rsidRPr="00CB486D" w:rsidRDefault="00654258" w:rsidP="00CB486D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Priloga:</w:t>
      </w:r>
      <w:r>
        <w:rPr>
          <w:rFonts w:asciiTheme="minorHAnsi" w:hAnsiTheme="minorHAnsi" w:cstheme="minorHAnsi"/>
        </w:rPr>
        <w:tab/>
        <w:t>Dokazila</w:t>
      </w:r>
    </w:p>
    <w:p w14:paraId="657FB0CC" w14:textId="7E3E0C94" w:rsidR="00A51645" w:rsidRPr="00CB486D" w:rsidRDefault="00A51645" w:rsidP="00CB486D">
      <w:pPr>
        <w:spacing w:line="276" w:lineRule="auto"/>
        <w:jc w:val="both"/>
        <w:rPr>
          <w:rFonts w:asciiTheme="minorHAnsi" w:hAnsiTheme="minorHAnsi" w:cstheme="minorHAnsi"/>
        </w:rPr>
      </w:pPr>
    </w:p>
    <w:p w14:paraId="5F3A9BBC" w14:textId="77777777" w:rsidR="00EA0D23" w:rsidRPr="00EA0D23" w:rsidRDefault="00EA0D23" w:rsidP="00EA0D23">
      <w:pPr>
        <w:spacing w:line="276" w:lineRule="auto"/>
        <w:jc w:val="both"/>
        <w:rPr>
          <w:rFonts w:asciiTheme="minorHAnsi" w:hAnsiTheme="minorHAnsi" w:cstheme="minorHAnsi"/>
          <w:iCs/>
          <w:sz w:val="18"/>
          <w:szCs w:val="18"/>
        </w:rPr>
      </w:pPr>
    </w:p>
    <w:p w14:paraId="7AE4683B" w14:textId="277F8723" w:rsidR="00EA0D23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2700C2D" w14:textId="77777777" w:rsidR="00EA0D23" w:rsidRPr="008846DF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72C82817" w14:textId="77777777" w:rsidR="00D87588" w:rsidRDefault="00D87588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9BB9C5E" w14:textId="3E3E301A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A51645">
      <w:headerReference w:type="first" r:id="rId11"/>
      <w:pgSz w:w="16838" w:h="11906" w:orient="landscape" w:code="9"/>
      <w:pgMar w:top="1418" w:right="1134" w:bottom="1418" w:left="1134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A85424" w14:textId="77777777" w:rsidR="007F51F5" w:rsidRDefault="007F51F5" w:rsidP="00BB5C4F">
      <w:r>
        <w:separator/>
      </w:r>
    </w:p>
  </w:endnote>
  <w:endnote w:type="continuationSeparator" w:id="0">
    <w:p w14:paraId="5E4A5B8F" w14:textId="77777777" w:rsidR="007F51F5" w:rsidRDefault="007F51F5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5994021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p w14:paraId="7772891C" w14:textId="0D4BEA74" w:rsidR="00A51645" w:rsidRPr="00A51645" w:rsidRDefault="00A51645">
        <w:pPr>
          <w:pStyle w:val="Footer"/>
          <w:jc w:val="right"/>
          <w:rPr>
            <w:rFonts w:asciiTheme="minorHAnsi" w:hAnsiTheme="minorHAnsi" w:cstheme="minorHAnsi"/>
            <w:sz w:val="18"/>
            <w:szCs w:val="18"/>
          </w:rPr>
        </w:pPr>
        <w:r w:rsidRPr="00A51645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A51645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A51645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Pr="00A51645">
          <w:rPr>
            <w:rFonts w:asciiTheme="minorHAnsi" w:hAnsiTheme="minorHAnsi" w:cstheme="minorHAnsi"/>
            <w:sz w:val="18"/>
            <w:szCs w:val="18"/>
          </w:rPr>
          <w:t>2</w:t>
        </w:r>
        <w:r w:rsidRPr="00A51645">
          <w:rPr>
            <w:rFonts w:asciiTheme="minorHAnsi" w:hAnsiTheme="minorHAnsi" w:cstheme="minorHAnsi"/>
            <w:sz w:val="18"/>
            <w:szCs w:val="18"/>
          </w:rPr>
          <w:fldChar w:fldCharType="end"/>
        </w:r>
      </w:p>
    </w:sdtContent>
  </w:sdt>
  <w:p w14:paraId="009B2171" w14:textId="5A323909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7738BB" w14:textId="77777777" w:rsidR="007F51F5" w:rsidRDefault="007F51F5" w:rsidP="00BB5C4F">
      <w:r>
        <w:separator/>
      </w:r>
    </w:p>
  </w:footnote>
  <w:footnote w:type="continuationSeparator" w:id="0">
    <w:p w14:paraId="4C0A0AE5" w14:textId="77777777" w:rsidR="007F51F5" w:rsidRDefault="007F51F5" w:rsidP="00BB5C4F">
      <w:r>
        <w:continuationSeparator/>
      </w:r>
    </w:p>
  </w:footnote>
  <w:footnote w:id="1">
    <w:p w14:paraId="58965644" w14:textId="5075C05B" w:rsidR="00CB486D" w:rsidRPr="00CB486D" w:rsidRDefault="00CB486D">
      <w:pPr>
        <w:pStyle w:val="FootnoteText"/>
        <w:rPr>
          <w:rFonts w:asciiTheme="minorHAnsi" w:hAnsiTheme="minorHAnsi" w:cstheme="minorHAnsi"/>
          <w:szCs w:val="18"/>
        </w:rPr>
      </w:pPr>
      <w:r w:rsidRPr="00CB486D">
        <w:rPr>
          <w:rStyle w:val="FootnoteReference"/>
          <w:rFonts w:asciiTheme="minorHAnsi" w:hAnsiTheme="minorHAnsi" w:cstheme="minorHAnsi"/>
          <w:szCs w:val="18"/>
        </w:rPr>
        <w:footnoteRef/>
      </w:r>
      <w:r w:rsidRPr="00CB486D">
        <w:rPr>
          <w:rFonts w:asciiTheme="minorHAnsi" w:hAnsiTheme="minorHAnsi" w:cstheme="minorHAnsi"/>
          <w:szCs w:val="18"/>
        </w:rPr>
        <w:t xml:space="preserve"> </w:t>
      </w:r>
      <w:r w:rsidRPr="00CB486D">
        <w:rPr>
          <w:rFonts w:asciiTheme="minorHAnsi" w:hAnsiTheme="minorHAnsi" w:cstheme="minorHAnsi"/>
          <w:i w:val="0"/>
          <w:szCs w:val="18"/>
        </w:rPr>
        <w:t>Ponudnik mora natančno navesti dejanske tehnične specifikacije ponujene opreme po vseh zahtevah.</w:t>
      </w:r>
    </w:p>
  </w:footnote>
  <w:footnote w:id="2">
    <w:p w14:paraId="17557FD8" w14:textId="1661C7F2" w:rsidR="00CB486D" w:rsidRPr="00CB486D" w:rsidRDefault="00CB486D">
      <w:pPr>
        <w:pStyle w:val="FootnoteText"/>
        <w:rPr>
          <w:rFonts w:asciiTheme="minorHAnsi" w:hAnsiTheme="minorHAnsi" w:cstheme="minorHAnsi"/>
          <w:szCs w:val="18"/>
        </w:rPr>
      </w:pPr>
      <w:r w:rsidRPr="00CB486D">
        <w:rPr>
          <w:rStyle w:val="FootnoteReference"/>
          <w:rFonts w:asciiTheme="minorHAnsi" w:hAnsiTheme="minorHAnsi" w:cstheme="minorHAnsi"/>
          <w:szCs w:val="18"/>
        </w:rPr>
        <w:footnoteRef/>
      </w:r>
      <w:r w:rsidRPr="00CB486D">
        <w:rPr>
          <w:rFonts w:asciiTheme="minorHAnsi" w:hAnsiTheme="minorHAnsi" w:cstheme="minorHAnsi"/>
          <w:szCs w:val="18"/>
        </w:rPr>
        <w:t xml:space="preserve"> </w:t>
      </w:r>
      <w:r w:rsidRPr="00CB486D">
        <w:rPr>
          <w:rFonts w:asciiTheme="minorHAnsi" w:hAnsiTheme="minorHAnsi" w:cstheme="minorHAnsi"/>
          <w:i w:val="0"/>
          <w:szCs w:val="18"/>
        </w:rPr>
        <w:t>Ponudnik mora navesti ime priloženega kataloga ali prospekta proizvajalca opreme in številko strani z navedbo relevantne tehnične specifikacije. Izjemoma lahko ponudnik navede tudi povezavo do spletne stani proizvajalca opreme, na kateri je navedba relevantne tehnične specifikacije</w:t>
      </w:r>
      <w:r>
        <w:rPr>
          <w:rFonts w:asciiTheme="minorHAnsi" w:hAnsiTheme="minorHAnsi" w:cstheme="minorHAnsi"/>
          <w:i w:val="0"/>
          <w:szCs w:val="18"/>
        </w:rPr>
        <w:t>. Če</w:t>
      </w:r>
      <w:r w:rsidRPr="00CB486D">
        <w:rPr>
          <w:rFonts w:asciiTheme="minorHAnsi" w:hAnsiTheme="minorHAnsi" w:cstheme="minorHAnsi"/>
          <w:i w:val="0"/>
          <w:szCs w:val="18"/>
        </w:rPr>
        <w:t xml:space="preserve"> navede povezave do spletnega dokumenta</w:t>
      </w:r>
      <w:r>
        <w:rPr>
          <w:rFonts w:asciiTheme="minorHAnsi" w:hAnsiTheme="minorHAnsi" w:cstheme="minorHAnsi"/>
          <w:i w:val="0"/>
          <w:szCs w:val="18"/>
        </w:rPr>
        <w:t>,</w:t>
      </w:r>
      <w:r w:rsidRPr="00CB486D">
        <w:rPr>
          <w:rFonts w:asciiTheme="minorHAnsi" w:hAnsiTheme="minorHAnsi" w:cstheme="minorHAnsi"/>
          <w:i w:val="0"/>
          <w:szCs w:val="18"/>
        </w:rPr>
        <w:t xml:space="preserve"> mora ponudnik navesti številko strani z navedbo relevantne tehnične specifikacije</w:t>
      </w:r>
      <w:r>
        <w:rPr>
          <w:rFonts w:asciiTheme="minorHAnsi" w:hAnsiTheme="minorHAnsi" w:cstheme="minorHAnsi"/>
          <w:i w:val="0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B0271" w14:textId="77777777" w:rsidR="007B65BA" w:rsidRPr="00B0445D" w:rsidRDefault="007B65BA" w:rsidP="007B65BA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B0445D">
      <w:rPr>
        <w:rFonts w:asciiTheme="minorHAnsi" w:hAnsiTheme="minorHAnsi" w:cstheme="minorHAnsi"/>
        <w:noProof/>
        <w:color w:val="006A8E"/>
        <w:sz w:val="24"/>
      </w:rPr>
      <w:t>ZDRAVSTVENI DOM PIRAN</w:t>
    </w:r>
  </w:p>
  <w:p w14:paraId="7719850F" w14:textId="77777777" w:rsidR="007B65BA" w:rsidRPr="00B0445D" w:rsidRDefault="007B65BA" w:rsidP="007B65BA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B0445D">
      <w:rPr>
        <w:rFonts w:asciiTheme="minorHAnsi" w:hAnsiTheme="minorHAnsi" w:cstheme="minorHAnsi"/>
        <w:noProof/>
        <w:color w:val="006A8E"/>
        <w:sz w:val="24"/>
      </w:rPr>
      <w:t>Cesta solinarjev 1</w:t>
    </w:r>
  </w:p>
  <w:p w14:paraId="7E04AFC6" w14:textId="4894A4CB" w:rsidR="00D57953" w:rsidRPr="007B65BA" w:rsidRDefault="007B65BA" w:rsidP="007B65BA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B0445D">
      <w:rPr>
        <w:rFonts w:asciiTheme="minorHAnsi" w:hAnsiTheme="minorHAnsi" w:cstheme="minorHAnsi"/>
        <w:noProof/>
        <w:color w:val="006A8E"/>
        <w:sz w:val="24"/>
      </w:rPr>
      <w:t>6320 Portorož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8B2FF" w14:textId="3E478E7D" w:rsidR="00A51645" w:rsidRPr="009D574E" w:rsidRDefault="00A51645" w:rsidP="009D574E">
    <w:pPr>
      <w:pStyle w:val="Header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D7D54"/>
    <w:multiLevelType w:val="hybridMultilevel"/>
    <w:tmpl w:val="611865B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27B48"/>
    <w:multiLevelType w:val="hybridMultilevel"/>
    <w:tmpl w:val="853CB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A46E2"/>
    <w:multiLevelType w:val="hybridMultilevel"/>
    <w:tmpl w:val="C5643C0E"/>
    <w:lvl w:ilvl="0" w:tplc="E286CE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8B7489"/>
    <w:multiLevelType w:val="hybridMultilevel"/>
    <w:tmpl w:val="6DAA7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027DB"/>
    <w:multiLevelType w:val="hybridMultilevel"/>
    <w:tmpl w:val="5A2A93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E37C3"/>
    <w:multiLevelType w:val="hybridMultilevel"/>
    <w:tmpl w:val="E130878A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3FF25B04"/>
    <w:multiLevelType w:val="hybridMultilevel"/>
    <w:tmpl w:val="067C1AB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B2E42"/>
    <w:multiLevelType w:val="hybridMultilevel"/>
    <w:tmpl w:val="C5980E4E"/>
    <w:lvl w:ilvl="0" w:tplc="3814C8EC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92D00"/>
    <w:multiLevelType w:val="hybridMultilevel"/>
    <w:tmpl w:val="2C843F7A"/>
    <w:lvl w:ilvl="0" w:tplc="3C2E0DD4">
      <w:start w:val="5"/>
      <w:numFmt w:val="bullet"/>
      <w:lvlText w:val="-"/>
      <w:lvlJc w:val="left"/>
      <w:pPr>
        <w:ind w:left="723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4" w15:restartNumberingAfterBreak="0">
    <w:nsid w:val="4F245D1C"/>
    <w:multiLevelType w:val="hybridMultilevel"/>
    <w:tmpl w:val="9634D262"/>
    <w:lvl w:ilvl="0" w:tplc="75C440A0">
      <w:start w:val="2000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6" w15:restartNumberingAfterBreak="0">
    <w:nsid w:val="537027E7"/>
    <w:multiLevelType w:val="hybridMultilevel"/>
    <w:tmpl w:val="24D8FE3E"/>
    <w:lvl w:ilvl="0" w:tplc="3C2E0DD4">
      <w:start w:val="5"/>
      <w:numFmt w:val="bullet"/>
      <w:lvlText w:val="-"/>
      <w:lvlJc w:val="left"/>
      <w:pPr>
        <w:ind w:left="723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7" w15:restartNumberingAfterBreak="0">
    <w:nsid w:val="670E4C56"/>
    <w:multiLevelType w:val="hybridMultilevel"/>
    <w:tmpl w:val="91AC0034"/>
    <w:lvl w:ilvl="0" w:tplc="6A76A160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F07244"/>
    <w:multiLevelType w:val="hybridMultilevel"/>
    <w:tmpl w:val="426A42E2"/>
    <w:lvl w:ilvl="0" w:tplc="9300F234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D916C2"/>
    <w:multiLevelType w:val="hybridMultilevel"/>
    <w:tmpl w:val="8DA0B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6"/>
  </w:num>
  <w:num w:numId="4">
    <w:abstractNumId w:val="7"/>
  </w:num>
  <w:num w:numId="5">
    <w:abstractNumId w:val="18"/>
  </w:num>
  <w:num w:numId="6">
    <w:abstractNumId w:val="12"/>
  </w:num>
  <w:num w:numId="7">
    <w:abstractNumId w:val="15"/>
  </w:num>
  <w:num w:numId="8">
    <w:abstractNumId w:val="11"/>
  </w:num>
  <w:num w:numId="9">
    <w:abstractNumId w:val="21"/>
  </w:num>
  <w:num w:numId="10">
    <w:abstractNumId w:val="8"/>
  </w:num>
  <w:num w:numId="11">
    <w:abstractNumId w:val="10"/>
  </w:num>
  <w:num w:numId="12">
    <w:abstractNumId w:val="9"/>
  </w:num>
  <w:num w:numId="13">
    <w:abstractNumId w:val="14"/>
  </w:num>
  <w:num w:numId="14">
    <w:abstractNumId w:val="17"/>
  </w:num>
  <w:num w:numId="15">
    <w:abstractNumId w:val="3"/>
  </w:num>
  <w:num w:numId="16">
    <w:abstractNumId w:val="0"/>
  </w:num>
  <w:num w:numId="17">
    <w:abstractNumId w:val="1"/>
  </w:num>
  <w:num w:numId="18">
    <w:abstractNumId w:val="16"/>
  </w:num>
  <w:num w:numId="19">
    <w:abstractNumId w:val="13"/>
  </w:num>
  <w:num w:numId="20">
    <w:abstractNumId w:val="5"/>
  </w:num>
  <w:num w:numId="21">
    <w:abstractNumId w:val="4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375F5"/>
    <w:rsid w:val="00392005"/>
    <w:rsid w:val="003A0E1C"/>
    <w:rsid w:val="003A3717"/>
    <w:rsid w:val="003F0DAA"/>
    <w:rsid w:val="00400569"/>
    <w:rsid w:val="00413C63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54258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5A59"/>
    <w:rsid w:val="00706F93"/>
    <w:rsid w:val="007138CE"/>
    <w:rsid w:val="00734A73"/>
    <w:rsid w:val="00751834"/>
    <w:rsid w:val="007554FD"/>
    <w:rsid w:val="007564BD"/>
    <w:rsid w:val="00774DB8"/>
    <w:rsid w:val="007829C6"/>
    <w:rsid w:val="00784EB8"/>
    <w:rsid w:val="00790135"/>
    <w:rsid w:val="007B34C1"/>
    <w:rsid w:val="007B65BA"/>
    <w:rsid w:val="007D63D5"/>
    <w:rsid w:val="007F51F5"/>
    <w:rsid w:val="00852373"/>
    <w:rsid w:val="008846DF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1645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B486D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87588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1782D"/>
    <w:rsid w:val="00E757D1"/>
    <w:rsid w:val="00E85D3B"/>
    <w:rsid w:val="00EA0D23"/>
    <w:rsid w:val="00ED0B5C"/>
    <w:rsid w:val="00EF4AB1"/>
    <w:rsid w:val="00F1084A"/>
    <w:rsid w:val="00F160CC"/>
    <w:rsid w:val="00F16C97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aliases w:val="E-PVO-glava,body txt,Znak,Glava - napis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uiPriority w:val="39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paragraph" w:styleId="FootnoteText">
    <w:name w:val="footnote text"/>
    <w:aliases w:val="IFZ f,Footnote,Fußnote,-E Fußnotentext,Fußnotentext Ursprung"/>
    <w:basedOn w:val="Normal"/>
    <w:link w:val="FootnoteTextChar"/>
    <w:uiPriority w:val="99"/>
    <w:unhideWhenUsed/>
    <w:rsid w:val="00CB486D"/>
    <w:pPr>
      <w:jc w:val="both"/>
    </w:pPr>
    <w:rPr>
      <w:rFonts w:eastAsia="Calibri" w:cs="Times New Roman"/>
      <w:i/>
      <w:sz w:val="18"/>
      <w:szCs w:val="20"/>
    </w:rPr>
  </w:style>
  <w:style w:type="character" w:customStyle="1" w:styleId="FootnoteTextChar">
    <w:name w:val="Footnote Text Char"/>
    <w:aliases w:val="IFZ f Char,Footnote Char,Fußnote Char,-E Fußnotentext Char,Fußnotentext Ursprung Char"/>
    <w:basedOn w:val="DefaultParagraphFont"/>
    <w:link w:val="FootnoteText"/>
    <w:uiPriority w:val="99"/>
    <w:rsid w:val="00CB486D"/>
    <w:rPr>
      <w:rFonts w:ascii="Arial" w:eastAsia="Calibri" w:hAnsi="Arial"/>
      <w:i/>
      <w:sz w:val="18"/>
      <w:lang w:eastAsia="en-US"/>
    </w:rPr>
  </w:style>
  <w:style w:type="character" w:styleId="FootnoteReference">
    <w:name w:val="footnote reference"/>
    <w:aliases w:val="Footnote number,-E Fußnotenzeichen"/>
    <w:uiPriority w:val="99"/>
    <w:unhideWhenUsed/>
    <w:rsid w:val="00CB486D"/>
    <w:rPr>
      <w:rFonts w:ascii="Arial" w:hAnsi="Arial"/>
      <w:i/>
      <w:sz w:val="18"/>
      <w:vertAlign w:val="superscript"/>
    </w:rPr>
  </w:style>
  <w:style w:type="character" w:customStyle="1" w:styleId="red">
    <w:name w:val="red"/>
    <w:basedOn w:val="DefaultParagraphFont"/>
    <w:rsid w:val="00CB48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3AD5B2-FFE5-CF41-8589-8200BA0D4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6</Pages>
  <Words>1334</Words>
  <Characters>7606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2021-05-27T09:33:00Z</dcterms:created>
  <dcterms:modified xsi:type="dcterms:W3CDTF">2021-10-05T10:55:00Z</dcterms:modified>
  <cp:contentStatus/>
</cp:coreProperties>
</file>